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horzAnchor="page" w:tblpXSpec="center" w:tblpYSpec="top"/>
        <w:tblOverlap w:val="never"/>
        <w:tblW w:w="0" w:type="auto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040"/>
        <w:gridCol w:w="5040"/>
      </w:tblGrid>
      <w:tr w:rsidR="00EF1097">
        <w:trPr>
          <w:cantSplit/>
          <w:trHeight w:hRule="exact" w:val="2880"/>
        </w:trPr>
        <w:tc>
          <w:tcPr>
            <w:tcW w:w="5040" w:type="dxa"/>
          </w:tcPr>
          <w:bookmarkStart w:id="0" w:name="_GoBack" w:displacedByCustomXml="next"/>
          <w:bookmarkEnd w:id="0" w:displacedByCustomXml="next"/>
          <w:sdt>
            <w:sdtPr>
              <w:alias w:val="Name"/>
              <w:tag w:val="Name"/>
              <w:id w:val="357442471"/>
              <w:placeholder>
                <w:docPart w:val="39DAF9B801F6476E93E33502495F0E94"/>
              </w:placeholder>
              <w:temporary/>
              <w:showingPlcHdr/>
            </w:sdtPr>
            <w:sdtEndPr/>
            <w:sdtContent>
              <w:p w:rsidR="00F2060F" w:rsidRDefault="00F2060F" w:rsidP="00F2060F">
                <w:pPr>
                  <w:pStyle w:val="MemberName"/>
                </w:pPr>
                <w:r>
                  <w:t>[Member Name]</w:t>
                </w:r>
              </w:p>
            </w:sdtContent>
          </w:sdt>
          <w:sdt>
            <w:sdtPr>
              <w:alias w:val="Club"/>
              <w:tag w:val="Club"/>
              <w:id w:val="357442498"/>
              <w:placeholder>
                <w:docPart w:val="017374A9664A4B2EB33493973F9F24AC"/>
              </w:placeholder>
              <w:showingPlcHdr/>
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<w:text w:multiLine="1"/>
            </w:sdtPr>
            <w:sdtEndPr/>
            <w:sdtContent>
              <w:p w:rsidR="00F2060F" w:rsidRDefault="00F2060F" w:rsidP="00F2060F">
                <w:pPr>
                  <w:pStyle w:val="Heading1"/>
                </w:pPr>
                <w:r>
                  <w:t>[Club Name]</w:t>
                </w:r>
              </w:p>
            </w:sdtContent>
          </w:sdt>
          <w:sdt>
            <w:sdtPr>
              <w:alias w:val="Address"/>
              <w:tag w:val="Address"/>
              <w:id w:val="357442510"/>
              <w:placeholder>
                <w:docPart w:val="FFB3DA53BAD143FB85BF69374DE18390"/>
              </w:placeholder>
              <w:showingPlcHdr/>
              <w:dataBinding w:prefixMappings="xmlns:ns0='http://schemas.microsoft.com/office/2006/coverPageProps' " w:xpath="/ns0:CoverPageProperties[1]/ns0:CompanyAddress[1]" w:storeItemID="{55AF091B-3C7A-41E3-B477-F2FDAA23CFDA}"/>
              <w:text w:multiLine="1"/>
            </w:sdtPr>
            <w:sdtEndPr/>
            <w:sdtContent>
              <w:p w:rsidR="00F2060F" w:rsidRDefault="00F2060F" w:rsidP="00F2060F">
                <w:r>
                  <w:t>[Street Address]</w:t>
                </w:r>
              </w:p>
            </w:sdtContent>
          </w:sdt>
          <w:sdt>
            <w:sdtPr>
              <w:alias w:val="City, ST  ZIP Code"/>
              <w:tag w:val="City, ST  ZIP Code"/>
              <w:id w:val="357442531"/>
              <w:placeholder>
                <w:docPart w:val="2886C1C3DDB04E7499A00645F43950E2"/>
              </w:placeholder>
              <w:showingPlcHdr/>
  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<w:text w:multiLine="1"/>
            </w:sdtPr>
            <w:sdtEndPr/>
            <w:sdtContent>
              <w:p w:rsidR="00F2060F" w:rsidRDefault="00F2060F" w:rsidP="00F2060F">
                <w:r>
                  <w:t>[City, ST  ZIP Code]</w:t>
                </w:r>
              </w:p>
            </w:sdtContent>
          </w:sdt>
          <w:p w:rsidR="00F2060F" w:rsidRDefault="00F2060F" w:rsidP="00F2060F">
            <w:r>
              <w:rPr>
                <w:b/>
              </w:rPr>
              <w:t>P</w:t>
            </w:r>
            <w:r w:rsidRPr="004341F3">
              <w:rPr>
                <w:b/>
              </w:rPr>
              <w:t>hone</w:t>
            </w:r>
            <w:r>
              <w:t xml:space="preserve"> </w:t>
            </w:r>
            <w:sdt>
              <w:sdtPr>
                <w:alias w:val="Phone"/>
                <w:tag w:val="Phone"/>
                <w:id w:val="357442570"/>
                <w:placeholder>
                  <w:docPart w:val="9B9AF71D7FDF4424AEBAC20363389B58"/>
                </w:placeholder>
                <w:showingPlcHdr/>
                <w:dataBinding w:prefixMappings="xmlns:ns0='http://schemas.microsoft.com/office/2006/coverPageProps' " w:xpath="/ns0:CoverPageProperties[1]/ns0:CompanyPhone[1]" w:storeItemID="{55AF091B-3C7A-41E3-B477-F2FDAA23CFDA}"/>
                <w:text/>
              </w:sdtPr>
              <w:sdtEndPr/>
              <w:sdtContent>
                <w:r>
                  <w:t>[phone]</w:t>
                </w:r>
              </w:sdtContent>
            </w:sdt>
            <w:r>
              <w:t xml:space="preserve"> | </w:t>
            </w:r>
            <w:r w:rsidRPr="004341F3">
              <w:rPr>
                <w:b/>
              </w:rPr>
              <w:t>fax</w:t>
            </w:r>
            <w:r>
              <w:t xml:space="preserve"> </w:t>
            </w:r>
            <w:sdt>
              <w:sdtPr>
                <w:alias w:val="Fax"/>
                <w:tag w:val="Fax"/>
                <w:id w:val="357442587"/>
                <w:placeholder>
                  <w:docPart w:val="148B834900D5434E98427829B5F818EC"/>
                </w:placeholder>
                <w:showingPlcHdr/>
                <w:dataBinding w:prefixMappings="xmlns:ns0='http://schemas.microsoft.com/office/2006/coverPageProps' " w:xpath="/ns0:CoverPageProperties[1]/ns0:CompanyFax[1]" w:storeItemID="{55AF091B-3C7A-41E3-B477-F2FDAA23CFDA}"/>
                <w:text/>
              </w:sdtPr>
              <w:sdtEndPr/>
              <w:sdtContent>
                <w:r>
                  <w:t>[fax]</w:t>
                </w:r>
              </w:sdtContent>
            </w:sdt>
            <w:r>
              <w:t xml:space="preserve"> </w:t>
            </w:r>
          </w:p>
          <w:sdt>
            <w:sdtPr>
              <w:alias w:val="Email"/>
              <w:tag w:val="Email"/>
              <w:id w:val="357442624"/>
              <w:placeholder>
                <w:docPart w:val="1F75FE75755A4D7CA5E720C2BAA58541"/>
              </w:placeholder>
              <w:showingPlcHdr/>
              <w:dataBinding w:prefixMappings="xmlns:ns0='http://schemas.microsoft.com/office/2006/coverPageProps' " w:xpath="/ns0:CoverPageProperties[1]/ns0:CompanyEmail[1]" w:storeItemID="{55AF091B-3C7A-41E3-B477-F2FDAA23CFDA}"/>
              <w:text/>
            </w:sdtPr>
            <w:sdtEndPr/>
            <w:sdtContent>
              <w:p w:rsidR="00F2060F" w:rsidRDefault="006C6094" w:rsidP="00F2060F">
                <w:r>
                  <w:t>[email]</w:t>
                </w:r>
              </w:p>
            </w:sdtContent>
          </w:sdt>
          <w:p w:rsidR="00EF1097" w:rsidRDefault="00F2060F" w:rsidP="006C6094">
            <w:pPr>
              <w:pStyle w:val="MemberDate"/>
            </w:pPr>
            <w:r>
              <w:t xml:space="preserve">A </w:t>
            </w:r>
            <w:r w:rsidRPr="00F2060F">
              <w:t>member</w:t>
            </w:r>
            <w:r>
              <w:t xml:space="preserve"> in good standing </w:t>
            </w:r>
            <w:r w:rsidRPr="00FE30F3">
              <w:t>since</w:t>
            </w:r>
            <w:r>
              <w:t xml:space="preserve"> </w:t>
            </w:r>
            <w:sdt>
              <w:sdtPr>
                <w:alias w:val="Date"/>
                <w:tag w:val="Date"/>
                <w:id w:val="357442668"/>
                <w:placeholder>
                  <w:docPart w:val="8FFE0EA370174FEEB80480AE02A4040A"/>
                </w:placeholder>
                <w:temporary/>
                <w:showingPlcHdr/>
              </w:sdtPr>
              <w:sdtEndPr/>
              <w:sdtContent>
                <w:r w:rsidR="006C6094">
                  <w:t>[Month Year]</w:t>
                </w:r>
              </w:sdtContent>
            </w:sdt>
            <w:r w:rsidR="00D242F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1856" behindDoc="1" locked="0" layoutInCell="1" allowOverlap="1">
                      <wp:simplePos x="0" y="0"/>
                      <wp:positionH relativeFrom="page">
                        <wp:posOffset>358140</wp:posOffset>
                      </wp:positionH>
                      <wp:positionV relativeFrom="page">
                        <wp:posOffset>128905</wp:posOffset>
                      </wp:positionV>
                      <wp:extent cx="2489835" cy="1407795"/>
                      <wp:effectExtent l="5715" t="5080" r="9525" b="6350"/>
                      <wp:wrapNone/>
                      <wp:docPr id="11" name="AutoShape 12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89835" cy="14077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3">
                                  <a:lumMod val="60000"/>
                                  <a:lumOff val="40000"/>
                                  <a:alpha val="25000"/>
                                </a:schemeClr>
                              </a:solidFill>
                              <a:ln w="6350">
                                <a:solidFill>
                                  <a:schemeClr val="accent3">
                                    <a:lumMod val="60000"/>
                                    <a:lumOff val="4000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FB178FD" id="AutoShape 1266" o:spid="_x0000_s1026" style="position:absolute;margin-left:28.2pt;margin-top:10.15pt;width:196.05pt;height:110.85pt;z-index:-25167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" fillcolor="#c2d69b [1942]" strokecolor="#c2d69b [1942]" strokeweight=".5pt">
                      <v:fill opacity="16448f"/>
                      <w10:wrap anchorx="page" anchory="page"/>
                    </v:roundrect>
                  </w:pict>
                </mc:Fallback>
              </mc:AlternateContent>
            </w:r>
            <w:r w:rsidR="00D242F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37760" behindDoc="1" locked="0" layoutInCell="1" allowOverlap="1">
                      <wp:simplePos x="0" y="0"/>
                      <wp:positionH relativeFrom="page">
                        <wp:posOffset>17780</wp:posOffset>
                      </wp:positionH>
                      <wp:positionV relativeFrom="page">
                        <wp:posOffset>57150</wp:posOffset>
                      </wp:positionV>
                      <wp:extent cx="3126740" cy="1739265"/>
                      <wp:effectExtent l="8255" t="9525" r="8255" b="13335"/>
                      <wp:wrapNone/>
                      <wp:docPr id="10" name="AutoShape 1262" descr="Description: 20%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26740" cy="173926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pattFill prst="pct20">
                                <a:fgClr>
                                  <a:schemeClr val="accent3">
                                    <a:lumMod val="60000"/>
                                    <a:lumOff val="40000"/>
                                    <a:alpha val="25000"/>
                                  </a:schemeClr>
                                </a:fgClr>
                                <a:bgClr>
                                  <a:srgbClr val="FFFFFF">
                                    <a:alpha val="25000"/>
                                  </a:srgbClr>
                                </a:bgClr>
                              </a:pattFill>
                              <a:ln w="6350">
                                <a:solidFill>
                                  <a:schemeClr val="accent3">
                                    <a:lumMod val="60000"/>
                                    <a:lumOff val="4000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A7F9629" id="AutoShape 1262" o:spid="_x0000_s1026" alt="Description: 20%" style="position:absolute;margin-left:1.4pt;margin-top:4.5pt;width:246.2pt;height:136.95pt;z-index:-25167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" fillcolor="#c2d69b [1942]" strokecolor="#c2d69b [1942]" strokeweight=".5pt">
                      <v:fill r:id="rId11" o:title="" opacity="16448f" o:opacity2="16448f" type="pattern"/>
                      <w10:wrap anchorx="page" anchory="page"/>
                    </v:roundrect>
                  </w:pict>
                </mc:Fallback>
              </mc:AlternateContent>
            </w:r>
          </w:p>
        </w:tc>
        <w:tc>
          <w:tcPr>
            <w:tcW w:w="5040" w:type="dxa"/>
          </w:tcPr>
          <w:sdt>
            <w:sdtPr>
              <w:alias w:val="Name"/>
              <w:tag w:val="Name"/>
              <w:id w:val="357442695"/>
              <w:placeholder>
                <w:docPart w:val="25AC6EB112D142B2B9096D494CBCA1E2"/>
              </w:placeholder>
              <w:temporary/>
              <w:showingPlcHdr/>
            </w:sdtPr>
            <w:sdtEndPr/>
            <w:sdtContent>
              <w:p w:rsidR="006C6094" w:rsidRDefault="006C6094" w:rsidP="006C6094">
                <w:pPr>
                  <w:pStyle w:val="MemberName"/>
                </w:pPr>
                <w:r>
                  <w:t>[Member Name]</w:t>
                </w:r>
              </w:p>
            </w:sdtContent>
          </w:sdt>
          <w:sdt>
            <w:sdtPr>
              <w:alias w:val="Club"/>
              <w:tag w:val="Club"/>
              <w:id w:val="357442696"/>
              <w:placeholder>
                <w:docPart w:val="59873577F3914DE88D3E272E34DF2528"/>
              </w:placeholder>
              <w:showingPlcHdr/>
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<w:text w:multiLine="1"/>
            </w:sdtPr>
            <w:sdtEndPr/>
            <w:sdtContent>
              <w:p w:rsidR="006C6094" w:rsidRDefault="006C6094" w:rsidP="006C6094">
                <w:pPr>
                  <w:pStyle w:val="Heading1"/>
                </w:pPr>
                <w:r>
                  <w:t>[Club Name]</w:t>
                </w:r>
              </w:p>
            </w:sdtContent>
          </w:sdt>
          <w:sdt>
            <w:sdtPr>
              <w:alias w:val="Address"/>
              <w:tag w:val="Address"/>
              <w:id w:val="357442697"/>
              <w:placeholder>
                <w:docPart w:val="13CC3431EEF741AFB03C6E2B69412616"/>
              </w:placeholder>
              <w:showingPlcHdr/>
              <w:dataBinding w:prefixMappings="xmlns:ns0='http://schemas.microsoft.com/office/2006/coverPageProps' " w:xpath="/ns0:CoverPageProperties[1]/ns0:CompanyAddress[1]" w:storeItemID="{55AF091B-3C7A-41E3-B477-F2FDAA23CFDA}"/>
              <w:text w:multiLine="1"/>
            </w:sdtPr>
            <w:sdtEndPr/>
            <w:sdtContent>
              <w:p w:rsidR="006C6094" w:rsidRDefault="006C6094" w:rsidP="006C6094">
                <w:r>
                  <w:t>[Street Address]</w:t>
                </w:r>
              </w:p>
            </w:sdtContent>
          </w:sdt>
          <w:sdt>
            <w:sdtPr>
              <w:alias w:val="City, ST  ZIP Code"/>
              <w:tag w:val="City, ST  ZIP Code"/>
              <w:id w:val="357442698"/>
              <w:placeholder>
                <w:docPart w:val="E2A743E3ACFB4948823D47A23EDD5E9D"/>
              </w:placeholder>
              <w:showingPlcHdr/>
  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<w:text w:multiLine="1"/>
            </w:sdtPr>
            <w:sdtEndPr/>
            <w:sdtContent>
              <w:p w:rsidR="006C6094" w:rsidRDefault="006C6094" w:rsidP="006C6094">
                <w:r>
                  <w:t>[City, ST  ZIP Code]</w:t>
                </w:r>
              </w:p>
            </w:sdtContent>
          </w:sdt>
          <w:p w:rsidR="006C6094" w:rsidRDefault="006C6094" w:rsidP="006C6094">
            <w:r>
              <w:rPr>
                <w:b/>
              </w:rPr>
              <w:t>P</w:t>
            </w:r>
            <w:r w:rsidRPr="004341F3">
              <w:rPr>
                <w:b/>
              </w:rPr>
              <w:t>hone</w:t>
            </w:r>
            <w:r>
              <w:t xml:space="preserve"> </w:t>
            </w:r>
            <w:sdt>
              <w:sdtPr>
                <w:alias w:val="Phone"/>
                <w:tag w:val="Phone"/>
                <w:id w:val="357442699"/>
                <w:placeholder>
                  <w:docPart w:val="92430566186845D789636AEF9FFBD12A"/>
                </w:placeholder>
                <w:showingPlcHdr/>
                <w:dataBinding w:prefixMappings="xmlns:ns0='http://schemas.microsoft.com/office/2006/coverPageProps' " w:xpath="/ns0:CoverPageProperties[1]/ns0:CompanyPhone[1]" w:storeItemID="{55AF091B-3C7A-41E3-B477-F2FDAA23CFDA}"/>
                <w:text/>
              </w:sdtPr>
              <w:sdtEndPr/>
              <w:sdtContent>
                <w:r>
                  <w:t>[phone]</w:t>
                </w:r>
              </w:sdtContent>
            </w:sdt>
            <w:r>
              <w:t xml:space="preserve"> | </w:t>
            </w:r>
            <w:r w:rsidRPr="004341F3">
              <w:rPr>
                <w:b/>
              </w:rPr>
              <w:t>fax</w:t>
            </w:r>
            <w:r>
              <w:t xml:space="preserve"> </w:t>
            </w:r>
            <w:sdt>
              <w:sdtPr>
                <w:alias w:val="Fax"/>
                <w:tag w:val="Fax"/>
                <w:id w:val="357442700"/>
                <w:placeholder>
                  <w:docPart w:val="59C7CF17B9DF4B7EAE2995156A4353CA"/>
                </w:placeholder>
                <w:showingPlcHdr/>
                <w:dataBinding w:prefixMappings="xmlns:ns0='http://schemas.microsoft.com/office/2006/coverPageProps' " w:xpath="/ns0:CoverPageProperties[1]/ns0:CompanyFax[1]" w:storeItemID="{55AF091B-3C7A-41E3-B477-F2FDAA23CFDA}"/>
                <w:text/>
              </w:sdtPr>
              <w:sdtEndPr/>
              <w:sdtContent>
                <w:r>
                  <w:t>[fax]</w:t>
                </w:r>
              </w:sdtContent>
            </w:sdt>
            <w:r>
              <w:t xml:space="preserve"> </w:t>
            </w:r>
          </w:p>
          <w:sdt>
            <w:sdtPr>
              <w:alias w:val="Email"/>
              <w:tag w:val="Email"/>
              <w:id w:val="357442701"/>
              <w:placeholder>
                <w:docPart w:val="BC52A0802F5745CE9DECFA74B396276A"/>
              </w:placeholder>
              <w:showingPlcHdr/>
              <w:dataBinding w:prefixMappings="xmlns:ns0='http://schemas.microsoft.com/office/2006/coverPageProps' " w:xpath="/ns0:CoverPageProperties[1]/ns0:CompanyEmail[1]" w:storeItemID="{55AF091B-3C7A-41E3-B477-F2FDAA23CFDA}"/>
              <w:text/>
            </w:sdtPr>
            <w:sdtEndPr/>
            <w:sdtContent>
              <w:p w:rsidR="006C6094" w:rsidRDefault="006C6094" w:rsidP="006C6094">
                <w:r>
                  <w:t>[email]</w:t>
                </w:r>
              </w:p>
            </w:sdtContent>
          </w:sdt>
          <w:p w:rsidR="00EF1097" w:rsidRDefault="006C6094" w:rsidP="006C6094">
            <w:pPr>
              <w:pStyle w:val="MemberDate"/>
            </w:pPr>
            <w:r>
              <w:t xml:space="preserve">A </w:t>
            </w:r>
            <w:r w:rsidRPr="00F2060F">
              <w:t>member</w:t>
            </w:r>
            <w:r>
              <w:t xml:space="preserve"> in good standing </w:t>
            </w:r>
            <w:r w:rsidRPr="00FE30F3">
              <w:t>since</w:t>
            </w:r>
            <w:r>
              <w:t xml:space="preserve"> </w:t>
            </w:r>
            <w:sdt>
              <w:sdtPr>
                <w:alias w:val="Date"/>
                <w:tag w:val="Date"/>
                <w:id w:val="357442702"/>
                <w:placeholder>
                  <w:docPart w:val="B049D3D203EA4C18B45A08335535B798"/>
                </w:placeholder>
                <w:temporary/>
                <w:showingPlcHdr/>
              </w:sdtPr>
              <w:sdtEndPr/>
              <w:sdtContent>
                <w:r>
                  <w:t>[Month Year]</w:t>
                </w:r>
              </w:sdtContent>
            </w:sdt>
            <w:r w:rsidR="00D242F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36736" behindDoc="1" locked="0" layoutInCell="1" allowOverlap="1">
                      <wp:simplePos x="0" y="0"/>
                      <wp:positionH relativeFrom="page">
                        <wp:posOffset>372745</wp:posOffset>
                      </wp:positionH>
                      <wp:positionV relativeFrom="page">
                        <wp:posOffset>120015</wp:posOffset>
                      </wp:positionV>
                      <wp:extent cx="2489835" cy="1407795"/>
                      <wp:effectExtent l="10795" t="5715" r="13970" b="5715"/>
                      <wp:wrapNone/>
                      <wp:docPr id="9" name="AutoShape 12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89835" cy="14077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3">
                                  <a:lumMod val="60000"/>
                                  <a:lumOff val="40000"/>
                                  <a:alpha val="25000"/>
                                </a:schemeClr>
                              </a:solidFill>
                              <a:ln w="6350">
                                <a:solidFill>
                                  <a:schemeClr val="accent3">
                                    <a:lumMod val="60000"/>
                                    <a:lumOff val="4000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94FACD7" id="AutoShape 1261" o:spid="_x0000_s1026" style="position:absolute;margin-left:29.35pt;margin-top:9.45pt;width:196.05pt;height:110.85pt;z-index:-251679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" fillcolor="#c2d69b [1942]" strokecolor="#c2d69b [1942]" strokeweight=".5pt">
                      <v:fill opacity="16448f"/>
                      <w10:wrap anchorx="page" anchory="page"/>
                    </v:roundrect>
                  </w:pict>
                </mc:Fallback>
              </mc:AlternateContent>
            </w:r>
            <w:r w:rsidR="00D242F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32640" behindDoc="1" locked="0" layoutInCell="1" allowOverlap="1">
                      <wp:simplePos x="0" y="0"/>
                      <wp:positionH relativeFrom="page">
                        <wp:posOffset>29210</wp:posOffset>
                      </wp:positionH>
                      <wp:positionV relativeFrom="page">
                        <wp:posOffset>52705</wp:posOffset>
                      </wp:positionV>
                      <wp:extent cx="3126740" cy="1739265"/>
                      <wp:effectExtent l="10160" t="5080" r="6350" b="8255"/>
                      <wp:wrapNone/>
                      <wp:docPr id="8" name="AutoShape 1257" descr="Description: 20%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26740" cy="173926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pattFill prst="pct20">
                                <a:fgClr>
                                  <a:schemeClr val="accent3">
                                    <a:lumMod val="60000"/>
                                    <a:lumOff val="40000"/>
                                    <a:alpha val="25000"/>
                                  </a:schemeClr>
                                </a:fgClr>
                                <a:bgClr>
                                  <a:srgbClr val="FFFFFF">
                                    <a:alpha val="25000"/>
                                  </a:srgbClr>
                                </a:bgClr>
                              </a:pattFill>
                              <a:ln w="6350">
                                <a:solidFill>
                                  <a:schemeClr val="accent3">
                                    <a:lumMod val="60000"/>
                                    <a:lumOff val="4000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A7C7ACD" id="AutoShape 1257" o:spid="_x0000_s1026" alt="Description: 20%" style="position:absolute;margin-left:2.3pt;margin-top:4.15pt;width:246.2pt;height:136.95pt;z-index:-251683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" fillcolor="#c2d69b [1942]" strokecolor="#c2d69b [1942]" strokeweight=".5pt">
                      <v:fill r:id="rId11" o:title="" opacity="16448f" o:opacity2="16448f" type="pattern"/>
                      <w10:wrap anchorx="page" anchory="page"/>
                    </v:roundrect>
                  </w:pict>
                </mc:Fallback>
              </mc:AlternateContent>
            </w:r>
          </w:p>
        </w:tc>
      </w:tr>
      <w:tr w:rsidR="004011D1">
        <w:trPr>
          <w:cantSplit/>
          <w:trHeight w:hRule="exact" w:val="2880"/>
        </w:trPr>
        <w:tc>
          <w:tcPr>
            <w:tcW w:w="5040" w:type="dxa"/>
          </w:tcPr>
          <w:sdt>
            <w:sdtPr>
              <w:alias w:val="Name"/>
              <w:tag w:val="Name"/>
              <w:id w:val="357442703"/>
              <w:placeholder>
                <w:docPart w:val="F82B13A9B7C1474A8481861952E19438"/>
              </w:placeholder>
              <w:temporary/>
              <w:showingPlcHdr/>
            </w:sdtPr>
            <w:sdtEndPr/>
            <w:sdtContent>
              <w:p w:rsidR="006C6094" w:rsidRDefault="006C6094" w:rsidP="006C6094">
                <w:pPr>
                  <w:pStyle w:val="MemberName"/>
                </w:pPr>
                <w:r>
                  <w:t>[Member Name]</w:t>
                </w:r>
              </w:p>
            </w:sdtContent>
          </w:sdt>
          <w:sdt>
            <w:sdtPr>
              <w:alias w:val="Club"/>
              <w:tag w:val="Club"/>
              <w:id w:val="357442704"/>
              <w:placeholder>
                <w:docPart w:val="EE1C59385AEB4786B92E16665C3589BE"/>
              </w:placeholder>
              <w:showingPlcHdr/>
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<w:text w:multiLine="1"/>
            </w:sdtPr>
            <w:sdtEndPr/>
            <w:sdtContent>
              <w:p w:rsidR="006C6094" w:rsidRDefault="006C6094" w:rsidP="006C6094">
                <w:pPr>
                  <w:pStyle w:val="Heading1"/>
                </w:pPr>
                <w:r>
                  <w:t>[Club Name]</w:t>
                </w:r>
              </w:p>
            </w:sdtContent>
          </w:sdt>
          <w:sdt>
            <w:sdtPr>
              <w:alias w:val="Address"/>
              <w:tag w:val="Address"/>
              <w:id w:val="357442705"/>
              <w:placeholder>
                <w:docPart w:val="AEA6F22D79614C84B9BE4F64A08D2FDF"/>
              </w:placeholder>
              <w:showingPlcHdr/>
              <w:dataBinding w:prefixMappings="xmlns:ns0='http://schemas.microsoft.com/office/2006/coverPageProps' " w:xpath="/ns0:CoverPageProperties[1]/ns0:CompanyAddress[1]" w:storeItemID="{55AF091B-3C7A-41E3-B477-F2FDAA23CFDA}"/>
              <w:text w:multiLine="1"/>
            </w:sdtPr>
            <w:sdtEndPr/>
            <w:sdtContent>
              <w:p w:rsidR="006C6094" w:rsidRDefault="006C6094" w:rsidP="006C6094">
                <w:r>
                  <w:t>[Street Address]</w:t>
                </w:r>
              </w:p>
            </w:sdtContent>
          </w:sdt>
          <w:sdt>
            <w:sdtPr>
              <w:alias w:val="City, ST  ZIP Code"/>
              <w:tag w:val="City, ST  ZIP Code"/>
              <w:id w:val="357442706"/>
              <w:placeholder>
                <w:docPart w:val="0E63D5196E514DF1B984FAECCAC162F6"/>
              </w:placeholder>
              <w:showingPlcHdr/>
  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<w:text w:multiLine="1"/>
            </w:sdtPr>
            <w:sdtEndPr/>
            <w:sdtContent>
              <w:p w:rsidR="006C6094" w:rsidRDefault="006C6094" w:rsidP="006C6094">
                <w:r>
                  <w:t>[City, ST  ZIP Code]</w:t>
                </w:r>
              </w:p>
            </w:sdtContent>
          </w:sdt>
          <w:p w:rsidR="006C6094" w:rsidRDefault="006C6094" w:rsidP="006C6094">
            <w:r>
              <w:rPr>
                <w:b/>
              </w:rPr>
              <w:t>P</w:t>
            </w:r>
            <w:r w:rsidRPr="004341F3">
              <w:rPr>
                <w:b/>
              </w:rPr>
              <w:t>hone</w:t>
            </w:r>
            <w:r>
              <w:t xml:space="preserve"> </w:t>
            </w:r>
            <w:sdt>
              <w:sdtPr>
                <w:alias w:val="Phone"/>
                <w:tag w:val="Phone"/>
                <w:id w:val="357442707"/>
                <w:placeholder>
                  <w:docPart w:val="44CC19F1D738463AA34899CEAE419D95"/>
                </w:placeholder>
                <w:showingPlcHdr/>
                <w:dataBinding w:prefixMappings="xmlns:ns0='http://schemas.microsoft.com/office/2006/coverPageProps' " w:xpath="/ns0:CoverPageProperties[1]/ns0:CompanyPhone[1]" w:storeItemID="{55AF091B-3C7A-41E3-B477-F2FDAA23CFDA}"/>
                <w:text/>
              </w:sdtPr>
              <w:sdtEndPr/>
              <w:sdtContent>
                <w:r>
                  <w:t>[phone]</w:t>
                </w:r>
              </w:sdtContent>
            </w:sdt>
            <w:r>
              <w:t xml:space="preserve"> | </w:t>
            </w:r>
            <w:r w:rsidRPr="004341F3">
              <w:rPr>
                <w:b/>
              </w:rPr>
              <w:t>fax</w:t>
            </w:r>
            <w:r>
              <w:t xml:space="preserve"> </w:t>
            </w:r>
            <w:sdt>
              <w:sdtPr>
                <w:alias w:val="Fax"/>
                <w:tag w:val="Fax"/>
                <w:id w:val="357442708"/>
                <w:placeholder>
                  <w:docPart w:val="B0DBBFD072084EDB9A0650FA6970383C"/>
                </w:placeholder>
                <w:showingPlcHdr/>
                <w:dataBinding w:prefixMappings="xmlns:ns0='http://schemas.microsoft.com/office/2006/coverPageProps' " w:xpath="/ns0:CoverPageProperties[1]/ns0:CompanyFax[1]" w:storeItemID="{55AF091B-3C7A-41E3-B477-F2FDAA23CFDA}"/>
                <w:text/>
              </w:sdtPr>
              <w:sdtEndPr/>
              <w:sdtContent>
                <w:r>
                  <w:t>[fax]</w:t>
                </w:r>
              </w:sdtContent>
            </w:sdt>
            <w:r>
              <w:t xml:space="preserve"> </w:t>
            </w:r>
          </w:p>
          <w:sdt>
            <w:sdtPr>
              <w:alias w:val="Email"/>
              <w:tag w:val="Email"/>
              <w:id w:val="357442709"/>
              <w:placeholder>
                <w:docPart w:val="FBB43EB0BE9A41D99BECE20690F4AF8F"/>
              </w:placeholder>
              <w:showingPlcHdr/>
              <w:dataBinding w:prefixMappings="xmlns:ns0='http://schemas.microsoft.com/office/2006/coverPageProps' " w:xpath="/ns0:CoverPageProperties[1]/ns0:CompanyEmail[1]" w:storeItemID="{55AF091B-3C7A-41E3-B477-F2FDAA23CFDA}"/>
              <w:text/>
            </w:sdtPr>
            <w:sdtEndPr/>
            <w:sdtContent>
              <w:p w:rsidR="006C6094" w:rsidRDefault="006C6094" w:rsidP="006C6094">
                <w:r>
                  <w:t>[email]</w:t>
                </w:r>
              </w:p>
            </w:sdtContent>
          </w:sdt>
          <w:p w:rsidR="004011D1" w:rsidRDefault="006C6094" w:rsidP="006C6094">
            <w:pPr>
              <w:pStyle w:val="MemberDate"/>
            </w:pPr>
            <w:r>
              <w:t xml:space="preserve">A </w:t>
            </w:r>
            <w:r w:rsidRPr="00F2060F">
              <w:t>member</w:t>
            </w:r>
            <w:r>
              <w:t xml:space="preserve"> in good standing </w:t>
            </w:r>
            <w:r w:rsidRPr="00FE30F3">
              <w:t>since</w:t>
            </w:r>
            <w:r>
              <w:t xml:space="preserve"> </w:t>
            </w:r>
            <w:sdt>
              <w:sdtPr>
                <w:alias w:val="Date"/>
                <w:tag w:val="Date"/>
                <w:id w:val="357442710"/>
                <w:placeholder>
                  <w:docPart w:val="F20ED36607084A099EB8C0041D9B8B56"/>
                </w:placeholder>
                <w:temporary/>
                <w:showingPlcHdr/>
              </w:sdtPr>
              <w:sdtEndPr/>
              <w:sdtContent>
                <w:r>
                  <w:t>[Month Year]</w:t>
                </w:r>
              </w:sdtContent>
            </w:sdt>
            <w:r w:rsidR="00D242F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096" behindDoc="1" locked="0" layoutInCell="1" allowOverlap="1">
                      <wp:simplePos x="0" y="0"/>
                      <wp:positionH relativeFrom="page">
                        <wp:posOffset>351155</wp:posOffset>
                      </wp:positionH>
                      <wp:positionV relativeFrom="page">
                        <wp:posOffset>146685</wp:posOffset>
                      </wp:positionV>
                      <wp:extent cx="2489835" cy="1407795"/>
                      <wp:effectExtent l="8255" t="13335" r="6985" b="7620"/>
                      <wp:wrapNone/>
                      <wp:docPr id="7" name="AutoShape 12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89835" cy="14077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3">
                                  <a:lumMod val="60000"/>
                                  <a:lumOff val="40000"/>
                                  <a:alpha val="25000"/>
                                </a:schemeClr>
                              </a:solidFill>
                              <a:ln w="6350">
                                <a:solidFill>
                                  <a:schemeClr val="accent3">
                                    <a:lumMod val="60000"/>
                                    <a:lumOff val="4000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0A45FBB" id="AutoShape 1280" o:spid="_x0000_s1026" style="position:absolute;margin-left:27.65pt;margin-top:11.55pt;width:196.05pt;height:110.85pt;z-index:-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" fillcolor="#c2d69b [1942]" strokecolor="#c2d69b [1942]" strokeweight=".5pt">
                      <v:fill opacity="16448f"/>
                      <w10:wrap anchorx="page" anchory="page"/>
                    </v:roundrect>
                  </w:pict>
                </mc:Fallback>
              </mc:AlternateContent>
            </w:r>
            <w:r w:rsidR="00D242F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8000" behindDoc="1" locked="0" layoutInCell="1" allowOverlap="1">
                      <wp:simplePos x="0" y="0"/>
                      <wp:positionH relativeFrom="page">
                        <wp:posOffset>10795</wp:posOffset>
                      </wp:positionH>
                      <wp:positionV relativeFrom="page">
                        <wp:posOffset>74930</wp:posOffset>
                      </wp:positionV>
                      <wp:extent cx="3126740" cy="1739265"/>
                      <wp:effectExtent l="10795" t="8255" r="5715" b="5080"/>
                      <wp:wrapNone/>
                      <wp:docPr id="6" name="AutoShape 1276" descr="Description: 20%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26740" cy="173926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pattFill prst="pct20">
                                <a:fgClr>
                                  <a:schemeClr val="accent3">
                                    <a:lumMod val="60000"/>
                                    <a:lumOff val="40000"/>
                                    <a:alpha val="25000"/>
                                  </a:schemeClr>
                                </a:fgClr>
                                <a:bgClr>
                                  <a:srgbClr val="FFFFFF">
                                    <a:alpha val="25000"/>
                                  </a:srgbClr>
                                </a:bgClr>
                              </a:pattFill>
                              <a:ln w="6350">
                                <a:solidFill>
                                  <a:schemeClr val="accent3">
                                    <a:lumMod val="60000"/>
                                    <a:lumOff val="4000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1E39C23" id="AutoShape 1276" o:spid="_x0000_s1026" alt="Description: 20%" style="position:absolute;margin-left:.85pt;margin-top:5.9pt;width:246.2pt;height:136.95pt;z-index:-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" fillcolor="#c2d69b [1942]" strokecolor="#c2d69b [1942]" strokeweight=".5pt">
                      <v:fill r:id="rId11" o:title="" opacity="16448f" o:opacity2="16448f" type="pattern"/>
                      <w10:wrap anchorx="page" anchory="page"/>
                    </v:roundrect>
                  </w:pict>
                </mc:Fallback>
              </mc:AlternateContent>
            </w:r>
          </w:p>
        </w:tc>
        <w:tc>
          <w:tcPr>
            <w:tcW w:w="5040" w:type="dxa"/>
          </w:tcPr>
          <w:sdt>
            <w:sdtPr>
              <w:alias w:val="Name"/>
              <w:tag w:val="Name"/>
              <w:id w:val="357442712"/>
              <w:placeholder>
                <w:docPart w:val="57CB11A5034A470BB4DC57B291C1D01F"/>
              </w:placeholder>
              <w:temporary/>
              <w:showingPlcHdr/>
            </w:sdtPr>
            <w:sdtEndPr/>
            <w:sdtContent>
              <w:p w:rsidR="006C6094" w:rsidRDefault="006C6094" w:rsidP="006C6094">
                <w:pPr>
                  <w:pStyle w:val="MemberName"/>
                </w:pPr>
                <w:r>
                  <w:t>[Member Name]</w:t>
                </w:r>
              </w:p>
            </w:sdtContent>
          </w:sdt>
          <w:sdt>
            <w:sdtPr>
              <w:alias w:val="Club"/>
              <w:tag w:val="Club"/>
              <w:id w:val="357442713"/>
              <w:placeholder>
                <w:docPart w:val="D112D932FE2C4A6DB1C4F135D6825BA6"/>
              </w:placeholder>
              <w:showingPlcHdr/>
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<w:text w:multiLine="1"/>
            </w:sdtPr>
            <w:sdtEndPr/>
            <w:sdtContent>
              <w:p w:rsidR="006C6094" w:rsidRDefault="006C6094" w:rsidP="006C6094">
                <w:pPr>
                  <w:pStyle w:val="Heading1"/>
                </w:pPr>
                <w:r>
                  <w:t>[Club Name]</w:t>
                </w:r>
              </w:p>
            </w:sdtContent>
          </w:sdt>
          <w:sdt>
            <w:sdtPr>
              <w:alias w:val="Address"/>
              <w:tag w:val="Address"/>
              <w:id w:val="357442714"/>
              <w:placeholder>
                <w:docPart w:val="E53A8D42CBB3441984E67AF587298ADC"/>
              </w:placeholder>
              <w:showingPlcHdr/>
              <w:dataBinding w:prefixMappings="xmlns:ns0='http://schemas.microsoft.com/office/2006/coverPageProps' " w:xpath="/ns0:CoverPageProperties[1]/ns0:CompanyAddress[1]" w:storeItemID="{55AF091B-3C7A-41E3-B477-F2FDAA23CFDA}"/>
              <w:text w:multiLine="1"/>
            </w:sdtPr>
            <w:sdtEndPr/>
            <w:sdtContent>
              <w:p w:rsidR="006C6094" w:rsidRDefault="006C6094" w:rsidP="006C6094">
                <w:r>
                  <w:t>[Street Address]</w:t>
                </w:r>
              </w:p>
            </w:sdtContent>
          </w:sdt>
          <w:sdt>
            <w:sdtPr>
              <w:alias w:val="City, ST  ZIP Code"/>
              <w:tag w:val="City, ST  ZIP Code"/>
              <w:id w:val="357442715"/>
              <w:placeholder>
                <w:docPart w:val="9316C3C584A44AD5A3644C1F428D90B2"/>
              </w:placeholder>
              <w:showingPlcHdr/>
  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<w:text w:multiLine="1"/>
            </w:sdtPr>
            <w:sdtEndPr/>
            <w:sdtContent>
              <w:p w:rsidR="006C6094" w:rsidRDefault="006C6094" w:rsidP="006C6094">
                <w:r>
                  <w:t>[City, ST  ZIP Code]</w:t>
                </w:r>
              </w:p>
            </w:sdtContent>
          </w:sdt>
          <w:p w:rsidR="006C6094" w:rsidRDefault="006C6094" w:rsidP="006C6094">
            <w:r>
              <w:rPr>
                <w:b/>
              </w:rPr>
              <w:t>P</w:t>
            </w:r>
            <w:r w:rsidRPr="004341F3">
              <w:rPr>
                <w:b/>
              </w:rPr>
              <w:t>hone</w:t>
            </w:r>
            <w:r>
              <w:t xml:space="preserve"> </w:t>
            </w:r>
            <w:sdt>
              <w:sdtPr>
                <w:alias w:val="Phone"/>
                <w:tag w:val="Phone"/>
                <w:id w:val="357442716"/>
                <w:placeholder>
                  <w:docPart w:val="4FEE0EC687C84C2EA1062A756355330B"/>
                </w:placeholder>
                <w:showingPlcHdr/>
                <w:dataBinding w:prefixMappings="xmlns:ns0='http://schemas.microsoft.com/office/2006/coverPageProps' " w:xpath="/ns0:CoverPageProperties[1]/ns0:CompanyPhone[1]" w:storeItemID="{55AF091B-3C7A-41E3-B477-F2FDAA23CFDA}"/>
                <w:text/>
              </w:sdtPr>
              <w:sdtEndPr/>
              <w:sdtContent>
                <w:r>
                  <w:t>[phone]</w:t>
                </w:r>
              </w:sdtContent>
            </w:sdt>
            <w:r>
              <w:t xml:space="preserve"> | </w:t>
            </w:r>
            <w:r w:rsidRPr="004341F3">
              <w:rPr>
                <w:b/>
              </w:rPr>
              <w:t>fax</w:t>
            </w:r>
            <w:r>
              <w:t xml:space="preserve"> </w:t>
            </w:r>
            <w:sdt>
              <w:sdtPr>
                <w:alias w:val="Fax"/>
                <w:tag w:val="Fax"/>
                <w:id w:val="357442717"/>
                <w:placeholder>
                  <w:docPart w:val="D6FC10DD155145D49A155B95CD7355D3"/>
                </w:placeholder>
                <w:showingPlcHdr/>
                <w:dataBinding w:prefixMappings="xmlns:ns0='http://schemas.microsoft.com/office/2006/coverPageProps' " w:xpath="/ns0:CoverPageProperties[1]/ns0:CompanyFax[1]" w:storeItemID="{55AF091B-3C7A-41E3-B477-F2FDAA23CFDA}"/>
                <w:text/>
              </w:sdtPr>
              <w:sdtEndPr/>
              <w:sdtContent>
                <w:r>
                  <w:t>[fax]</w:t>
                </w:r>
              </w:sdtContent>
            </w:sdt>
            <w:r>
              <w:t xml:space="preserve"> </w:t>
            </w:r>
          </w:p>
          <w:sdt>
            <w:sdtPr>
              <w:alias w:val="Email"/>
              <w:tag w:val="Email"/>
              <w:id w:val="357442718"/>
              <w:placeholder>
                <w:docPart w:val="E0DD8572B11E4294AE5EA2B9158230F2"/>
              </w:placeholder>
              <w:showingPlcHdr/>
              <w:dataBinding w:prefixMappings="xmlns:ns0='http://schemas.microsoft.com/office/2006/coverPageProps' " w:xpath="/ns0:CoverPageProperties[1]/ns0:CompanyEmail[1]" w:storeItemID="{55AF091B-3C7A-41E3-B477-F2FDAA23CFDA}"/>
              <w:text/>
            </w:sdtPr>
            <w:sdtEndPr/>
            <w:sdtContent>
              <w:p w:rsidR="006C6094" w:rsidRDefault="006C6094" w:rsidP="006C6094">
                <w:r>
                  <w:t>[email]</w:t>
                </w:r>
              </w:p>
            </w:sdtContent>
          </w:sdt>
          <w:p w:rsidR="004011D1" w:rsidRDefault="006C6094" w:rsidP="006C6094">
            <w:pPr>
              <w:pStyle w:val="MemberDate"/>
            </w:pPr>
            <w:r>
              <w:t xml:space="preserve">A </w:t>
            </w:r>
            <w:r w:rsidRPr="00F2060F">
              <w:t>member</w:t>
            </w:r>
            <w:r>
              <w:t xml:space="preserve"> in good standing </w:t>
            </w:r>
            <w:r w:rsidRPr="00FE30F3">
              <w:t>since</w:t>
            </w:r>
            <w:r>
              <w:t xml:space="preserve"> </w:t>
            </w:r>
            <w:sdt>
              <w:sdtPr>
                <w:alias w:val="Date"/>
                <w:tag w:val="Date"/>
                <w:id w:val="357442719"/>
                <w:placeholder>
                  <w:docPart w:val="FC9B081D291B4FF2B093D458E12CA638"/>
                </w:placeholder>
                <w:temporary/>
                <w:showingPlcHdr/>
              </w:sdtPr>
              <w:sdtEndPr/>
              <w:sdtContent>
                <w:r>
                  <w:t>[Month Year]</w:t>
                </w:r>
              </w:sdtContent>
            </w:sdt>
            <w:r w:rsidR="00D242F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976" behindDoc="1" locked="0" layoutInCell="1" allowOverlap="1">
                      <wp:simplePos x="0" y="0"/>
                      <wp:positionH relativeFrom="page">
                        <wp:posOffset>368300</wp:posOffset>
                      </wp:positionH>
                      <wp:positionV relativeFrom="page">
                        <wp:posOffset>133985</wp:posOffset>
                      </wp:positionV>
                      <wp:extent cx="2489835" cy="1407795"/>
                      <wp:effectExtent l="6350" t="10160" r="8890" b="10795"/>
                      <wp:wrapNone/>
                      <wp:docPr id="5" name="AutoShape 12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89835" cy="14077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3">
                                  <a:lumMod val="60000"/>
                                  <a:lumOff val="40000"/>
                                  <a:alpha val="25000"/>
                                </a:schemeClr>
                              </a:solidFill>
                              <a:ln w="6350">
                                <a:solidFill>
                                  <a:schemeClr val="accent3">
                                    <a:lumMod val="60000"/>
                                    <a:lumOff val="4000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BFA5A48" id="AutoShape 1274" o:spid="_x0000_s1026" style="position:absolute;margin-left:29pt;margin-top:10.55pt;width:196.05pt;height:110.85pt;z-index:-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" fillcolor="#c2d69b [1942]" strokecolor="#c2d69b [1942]" strokeweight=".5pt">
                      <v:fill opacity="16448f"/>
                      <w10:wrap anchorx="page" anchory="page"/>
                    </v:roundrect>
                  </w:pict>
                </mc:Fallback>
              </mc:AlternateContent>
            </w:r>
            <w:r w:rsidR="00D242F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2880" behindDoc="1" locked="0" layoutInCell="1" allowOverlap="1">
                      <wp:simplePos x="0" y="0"/>
                      <wp:positionH relativeFrom="page">
                        <wp:posOffset>24765</wp:posOffset>
                      </wp:positionH>
                      <wp:positionV relativeFrom="page">
                        <wp:posOffset>66675</wp:posOffset>
                      </wp:positionV>
                      <wp:extent cx="3126740" cy="1739265"/>
                      <wp:effectExtent l="5715" t="9525" r="10795" b="13335"/>
                      <wp:wrapNone/>
                      <wp:docPr id="4" name="AutoShape 1270" descr="Description: 20%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26740" cy="173926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pattFill prst="pct20">
                                <a:fgClr>
                                  <a:schemeClr val="accent3">
                                    <a:lumMod val="60000"/>
                                    <a:lumOff val="40000"/>
                                    <a:alpha val="25000"/>
                                  </a:schemeClr>
                                </a:fgClr>
                                <a:bgClr>
                                  <a:srgbClr val="FFFFFF">
                                    <a:alpha val="25000"/>
                                  </a:srgbClr>
                                </a:bgClr>
                              </a:pattFill>
                              <a:ln w="6350">
                                <a:solidFill>
                                  <a:schemeClr val="accent3">
                                    <a:lumMod val="60000"/>
                                    <a:lumOff val="4000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574DBD2" id="AutoShape 1270" o:spid="_x0000_s1026" alt="Description: 20%" style="position:absolute;margin-left:1.95pt;margin-top:5.25pt;width:246.2pt;height:136.95pt;z-index:-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" fillcolor="#c2d69b [1942]" strokecolor="#c2d69b [1942]" strokeweight=".5pt">
                      <v:fill r:id="rId11" o:title="" opacity="16448f" o:opacity2="16448f" type="pattern"/>
                      <w10:wrap anchorx="page" anchory="page"/>
                    </v:roundrect>
                  </w:pict>
                </mc:Fallback>
              </mc:AlternateContent>
            </w:r>
          </w:p>
        </w:tc>
      </w:tr>
      <w:tr w:rsidR="004011D1">
        <w:trPr>
          <w:cantSplit/>
          <w:trHeight w:hRule="exact" w:val="2880"/>
        </w:trPr>
        <w:tc>
          <w:tcPr>
            <w:tcW w:w="5040" w:type="dxa"/>
          </w:tcPr>
          <w:sdt>
            <w:sdtPr>
              <w:alias w:val="Name"/>
              <w:tag w:val="Name"/>
              <w:id w:val="357442721"/>
              <w:placeholder>
                <w:docPart w:val="29B9532EA1D0477EB73A94521CB1097E"/>
              </w:placeholder>
              <w:temporary/>
              <w:showingPlcHdr/>
            </w:sdtPr>
            <w:sdtEndPr/>
            <w:sdtContent>
              <w:p w:rsidR="006C6094" w:rsidRDefault="006C6094" w:rsidP="006C6094">
                <w:pPr>
                  <w:pStyle w:val="MemberName"/>
                </w:pPr>
                <w:r>
                  <w:t>[Member Name]</w:t>
                </w:r>
              </w:p>
            </w:sdtContent>
          </w:sdt>
          <w:sdt>
            <w:sdtPr>
              <w:alias w:val="Club"/>
              <w:tag w:val="Club"/>
              <w:id w:val="357442722"/>
              <w:placeholder>
                <w:docPart w:val="6D2ED127C01848EA990E286E3EF8FD38"/>
              </w:placeholder>
              <w:showingPlcHdr/>
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<w:text w:multiLine="1"/>
            </w:sdtPr>
            <w:sdtEndPr/>
            <w:sdtContent>
              <w:p w:rsidR="006C6094" w:rsidRDefault="006C6094" w:rsidP="006C6094">
                <w:pPr>
                  <w:pStyle w:val="Heading1"/>
                </w:pPr>
                <w:r>
                  <w:t>[Club Name]</w:t>
                </w:r>
              </w:p>
            </w:sdtContent>
          </w:sdt>
          <w:sdt>
            <w:sdtPr>
              <w:alias w:val="Address"/>
              <w:tag w:val="Address"/>
              <w:id w:val="357442723"/>
              <w:placeholder>
                <w:docPart w:val="73186341962644F39FA15F8C9D521703"/>
              </w:placeholder>
              <w:showingPlcHdr/>
              <w:dataBinding w:prefixMappings="xmlns:ns0='http://schemas.microsoft.com/office/2006/coverPageProps' " w:xpath="/ns0:CoverPageProperties[1]/ns0:CompanyAddress[1]" w:storeItemID="{55AF091B-3C7A-41E3-B477-F2FDAA23CFDA}"/>
              <w:text w:multiLine="1"/>
            </w:sdtPr>
            <w:sdtEndPr/>
            <w:sdtContent>
              <w:p w:rsidR="006C6094" w:rsidRDefault="006C6094" w:rsidP="006C6094">
                <w:r>
                  <w:t>[Street Address]</w:t>
                </w:r>
              </w:p>
            </w:sdtContent>
          </w:sdt>
          <w:sdt>
            <w:sdtPr>
              <w:alias w:val="City, ST  ZIP Code"/>
              <w:tag w:val="City, ST  ZIP Code"/>
              <w:id w:val="357442724"/>
              <w:placeholder>
                <w:docPart w:val="5F96B1B753944514AFBDF94FF41A15E5"/>
              </w:placeholder>
              <w:showingPlcHdr/>
  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<w:text w:multiLine="1"/>
            </w:sdtPr>
            <w:sdtEndPr/>
            <w:sdtContent>
              <w:p w:rsidR="006C6094" w:rsidRDefault="006C6094" w:rsidP="006C6094">
                <w:r>
                  <w:t>[City, ST  ZIP Code]</w:t>
                </w:r>
              </w:p>
            </w:sdtContent>
          </w:sdt>
          <w:p w:rsidR="006C6094" w:rsidRDefault="006C6094" w:rsidP="006C6094">
            <w:r>
              <w:rPr>
                <w:b/>
              </w:rPr>
              <w:t>P</w:t>
            </w:r>
            <w:r w:rsidRPr="004341F3">
              <w:rPr>
                <w:b/>
              </w:rPr>
              <w:t>hone</w:t>
            </w:r>
            <w:r>
              <w:t xml:space="preserve"> </w:t>
            </w:r>
            <w:sdt>
              <w:sdtPr>
                <w:alias w:val="Phone"/>
                <w:tag w:val="Phone"/>
                <w:id w:val="357442725"/>
                <w:placeholder>
                  <w:docPart w:val="A4722E857E994653A369B45DF34F026B"/>
                </w:placeholder>
                <w:showingPlcHdr/>
                <w:dataBinding w:prefixMappings="xmlns:ns0='http://schemas.microsoft.com/office/2006/coverPageProps' " w:xpath="/ns0:CoverPageProperties[1]/ns0:CompanyPhone[1]" w:storeItemID="{55AF091B-3C7A-41E3-B477-F2FDAA23CFDA}"/>
                <w:text/>
              </w:sdtPr>
              <w:sdtEndPr/>
              <w:sdtContent>
                <w:r>
                  <w:t>[phone]</w:t>
                </w:r>
              </w:sdtContent>
            </w:sdt>
            <w:r>
              <w:t xml:space="preserve"> | </w:t>
            </w:r>
            <w:r w:rsidRPr="004341F3">
              <w:rPr>
                <w:b/>
              </w:rPr>
              <w:t>fax</w:t>
            </w:r>
            <w:r>
              <w:t xml:space="preserve"> </w:t>
            </w:r>
            <w:sdt>
              <w:sdtPr>
                <w:alias w:val="Fax"/>
                <w:tag w:val="Fax"/>
                <w:id w:val="357442726"/>
                <w:placeholder>
                  <w:docPart w:val="44BBA1EA38C1480FA971768E03FA2A32"/>
                </w:placeholder>
                <w:showingPlcHdr/>
                <w:dataBinding w:prefixMappings="xmlns:ns0='http://schemas.microsoft.com/office/2006/coverPageProps' " w:xpath="/ns0:CoverPageProperties[1]/ns0:CompanyFax[1]" w:storeItemID="{55AF091B-3C7A-41E3-B477-F2FDAA23CFDA}"/>
                <w:text/>
              </w:sdtPr>
              <w:sdtEndPr/>
              <w:sdtContent>
                <w:r>
                  <w:t>[fax]</w:t>
                </w:r>
              </w:sdtContent>
            </w:sdt>
            <w:r>
              <w:t xml:space="preserve"> </w:t>
            </w:r>
          </w:p>
          <w:sdt>
            <w:sdtPr>
              <w:alias w:val="Email"/>
              <w:tag w:val="Email"/>
              <w:id w:val="357442727"/>
              <w:placeholder>
                <w:docPart w:val="9AE0ABF3F2114568992669DB0341777A"/>
              </w:placeholder>
              <w:showingPlcHdr/>
              <w:dataBinding w:prefixMappings="xmlns:ns0='http://schemas.microsoft.com/office/2006/coverPageProps' " w:xpath="/ns0:CoverPageProperties[1]/ns0:CompanyEmail[1]" w:storeItemID="{55AF091B-3C7A-41E3-B477-F2FDAA23CFDA}"/>
              <w:text/>
            </w:sdtPr>
            <w:sdtEndPr/>
            <w:sdtContent>
              <w:p w:rsidR="006C6094" w:rsidRDefault="006C6094" w:rsidP="006C6094">
                <w:r>
                  <w:t>[email]</w:t>
                </w:r>
              </w:p>
            </w:sdtContent>
          </w:sdt>
          <w:p w:rsidR="004011D1" w:rsidRDefault="006C6094" w:rsidP="006C6094">
            <w:pPr>
              <w:pStyle w:val="MemberDate"/>
            </w:pPr>
            <w:r>
              <w:t xml:space="preserve">A </w:t>
            </w:r>
            <w:r w:rsidRPr="00F2060F">
              <w:t>member</w:t>
            </w:r>
            <w:r>
              <w:t xml:space="preserve"> in good standing </w:t>
            </w:r>
            <w:r w:rsidRPr="00FE30F3">
              <w:t>since</w:t>
            </w:r>
            <w:r>
              <w:t xml:space="preserve"> </w:t>
            </w:r>
            <w:sdt>
              <w:sdtPr>
                <w:alias w:val="Date"/>
                <w:tag w:val="Date"/>
                <w:id w:val="357442728"/>
                <w:placeholder>
                  <w:docPart w:val="98110007B76840C784A8C4343038EA81"/>
                </w:placeholder>
                <w:temporary/>
                <w:showingPlcHdr/>
              </w:sdtPr>
              <w:sdtEndPr/>
              <w:sdtContent>
                <w:r>
                  <w:t>[Month Year]</w:t>
                </w:r>
              </w:sdtContent>
            </w:sdt>
            <w:r w:rsidR="00D242F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1" locked="0" layoutInCell="1" allowOverlap="1">
                      <wp:simplePos x="0" y="0"/>
                      <wp:positionH relativeFrom="page">
                        <wp:posOffset>365760</wp:posOffset>
                      </wp:positionH>
                      <wp:positionV relativeFrom="page">
                        <wp:posOffset>138430</wp:posOffset>
                      </wp:positionV>
                      <wp:extent cx="2489835" cy="1407795"/>
                      <wp:effectExtent l="13335" t="5080" r="11430" b="6350"/>
                      <wp:wrapNone/>
                      <wp:docPr id="3" name="AutoShape 12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89835" cy="14077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3">
                                  <a:lumMod val="60000"/>
                                  <a:lumOff val="40000"/>
                                  <a:alpha val="25000"/>
                                </a:schemeClr>
                              </a:solidFill>
                              <a:ln w="6350">
                                <a:solidFill>
                                  <a:schemeClr val="accent3">
                                    <a:lumMod val="60000"/>
                                    <a:lumOff val="4000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AFB799D" id="AutoShape 1292" o:spid="_x0000_s1026" style="position:absolute;margin-left:28.8pt;margin-top:10.9pt;width:196.05pt;height:110.85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" fillcolor="#c2d69b [1942]" strokecolor="#c2d69b [1942]" strokeweight=".5pt">
                      <v:fill opacity="16448f"/>
                      <w10:wrap anchorx="page" anchory="page"/>
                    </v:roundrect>
                  </w:pict>
                </mc:Fallback>
              </mc:AlternateContent>
            </w:r>
          </w:p>
        </w:tc>
        <w:tc>
          <w:tcPr>
            <w:tcW w:w="5040" w:type="dxa"/>
          </w:tcPr>
          <w:sdt>
            <w:sdtPr>
              <w:alias w:val="Name"/>
              <w:tag w:val="Name"/>
              <w:id w:val="357442730"/>
              <w:placeholder>
                <w:docPart w:val="BD79E758101B4E3AA89E9AA18BC46429"/>
              </w:placeholder>
              <w:temporary/>
              <w:showingPlcHdr/>
            </w:sdtPr>
            <w:sdtEndPr/>
            <w:sdtContent>
              <w:p w:rsidR="006C6094" w:rsidRDefault="006C6094" w:rsidP="006C6094">
                <w:pPr>
                  <w:pStyle w:val="MemberName"/>
                </w:pPr>
                <w:r>
                  <w:t>[Member Name]</w:t>
                </w:r>
              </w:p>
            </w:sdtContent>
          </w:sdt>
          <w:sdt>
            <w:sdtPr>
              <w:alias w:val="Club"/>
              <w:tag w:val="Club"/>
              <w:id w:val="357442731"/>
              <w:placeholder>
                <w:docPart w:val="BB08EA14A2DC4C1FA4FEAA2A35FF56FC"/>
              </w:placeholder>
              <w:showingPlcHdr/>
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<w:text w:multiLine="1"/>
            </w:sdtPr>
            <w:sdtEndPr/>
            <w:sdtContent>
              <w:p w:rsidR="006C6094" w:rsidRDefault="006C6094" w:rsidP="006C6094">
                <w:pPr>
                  <w:pStyle w:val="Heading1"/>
                </w:pPr>
                <w:r>
                  <w:t>[Club Name]</w:t>
                </w:r>
              </w:p>
            </w:sdtContent>
          </w:sdt>
          <w:sdt>
            <w:sdtPr>
              <w:alias w:val="Address"/>
              <w:tag w:val="Address"/>
              <w:id w:val="357442732"/>
              <w:placeholder>
                <w:docPart w:val="D0582E491F3E4A149B278B53C91356B6"/>
              </w:placeholder>
              <w:showingPlcHdr/>
              <w:dataBinding w:prefixMappings="xmlns:ns0='http://schemas.microsoft.com/office/2006/coverPageProps' " w:xpath="/ns0:CoverPageProperties[1]/ns0:CompanyAddress[1]" w:storeItemID="{55AF091B-3C7A-41E3-B477-F2FDAA23CFDA}"/>
              <w:text w:multiLine="1"/>
            </w:sdtPr>
            <w:sdtEndPr/>
            <w:sdtContent>
              <w:p w:rsidR="006C6094" w:rsidRDefault="006C6094" w:rsidP="006C6094">
                <w:r>
                  <w:t>[Street Address]</w:t>
                </w:r>
              </w:p>
            </w:sdtContent>
          </w:sdt>
          <w:sdt>
            <w:sdtPr>
              <w:alias w:val="City, ST  ZIP Code"/>
              <w:tag w:val="City, ST  ZIP Code"/>
              <w:id w:val="357442733"/>
              <w:placeholder>
                <w:docPart w:val="3F3B1D580BD6469F9FA2D5A351B8208B"/>
              </w:placeholder>
              <w:showingPlcHdr/>
  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<w:text w:multiLine="1"/>
            </w:sdtPr>
            <w:sdtEndPr/>
            <w:sdtContent>
              <w:p w:rsidR="006C6094" w:rsidRDefault="006C6094" w:rsidP="006C6094">
                <w:r>
                  <w:t>[City, ST  ZIP Code]</w:t>
                </w:r>
              </w:p>
            </w:sdtContent>
          </w:sdt>
          <w:p w:rsidR="006C6094" w:rsidRDefault="006C6094" w:rsidP="006C6094">
            <w:r>
              <w:rPr>
                <w:b/>
              </w:rPr>
              <w:t>P</w:t>
            </w:r>
            <w:r w:rsidRPr="004341F3">
              <w:rPr>
                <w:b/>
              </w:rPr>
              <w:t>hone</w:t>
            </w:r>
            <w:r>
              <w:t xml:space="preserve"> </w:t>
            </w:r>
            <w:sdt>
              <w:sdtPr>
                <w:alias w:val="Phone"/>
                <w:tag w:val="Phone"/>
                <w:id w:val="357442734"/>
                <w:placeholder>
                  <w:docPart w:val="CA99116A2E0744FE968997A5E67F8399"/>
                </w:placeholder>
                <w:showingPlcHdr/>
                <w:dataBinding w:prefixMappings="xmlns:ns0='http://schemas.microsoft.com/office/2006/coverPageProps' " w:xpath="/ns0:CoverPageProperties[1]/ns0:CompanyPhone[1]" w:storeItemID="{55AF091B-3C7A-41E3-B477-F2FDAA23CFDA}"/>
                <w:text/>
              </w:sdtPr>
              <w:sdtEndPr/>
              <w:sdtContent>
                <w:r>
                  <w:t>[phone]</w:t>
                </w:r>
              </w:sdtContent>
            </w:sdt>
            <w:r>
              <w:t xml:space="preserve"> | </w:t>
            </w:r>
            <w:r w:rsidRPr="004341F3">
              <w:rPr>
                <w:b/>
              </w:rPr>
              <w:t>fax</w:t>
            </w:r>
            <w:r>
              <w:t xml:space="preserve"> </w:t>
            </w:r>
            <w:sdt>
              <w:sdtPr>
                <w:alias w:val="Fax"/>
                <w:tag w:val="Fax"/>
                <w:id w:val="357442735"/>
                <w:placeholder>
                  <w:docPart w:val="3E8098E1A5574F33861BD80E9C118EA9"/>
                </w:placeholder>
                <w:showingPlcHdr/>
                <w:dataBinding w:prefixMappings="xmlns:ns0='http://schemas.microsoft.com/office/2006/coverPageProps' " w:xpath="/ns0:CoverPageProperties[1]/ns0:CompanyFax[1]" w:storeItemID="{55AF091B-3C7A-41E3-B477-F2FDAA23CFDA}"/>
                <w:text/>
              </w:sdtPr>
              <w:sdtEndPr/>
              <w:sdtContent>
                <w:r>
                  <w:t>[fax]</w:t>
                </w:r>
              </w:sdtContent>
            </w:sdt>
            <w:r>
              <w:t xml:space="preserve"> </w:t>
            </w:r>
          </w:p>
          <w:sdt>
            <w:sdtPr>
              <w:alias w:val="Email"/>
              <w:tag w:val="Email"/>
              <w:id w:val="357442736"/>
              <w:placeholder>
                <w:docPart w:val="05F2306BA420442291D6F5187696ED5D"/>
              </w:placeholder>
              <w:showingPlcHdr/>
              <w:dataBinding w:prefixMappings="xmlns:ns0='http://schemas.microsoft.com/office/2006/coverPageProps' " w:xpath="/ns0:CoverPageProperties[1]/ns0:CompanyEmail[1]" w:storeItemID="{55AF091B-3C7A-41E3-B477-F2FDAA23CFDA}"/>
              <w:text/>
            </w:sdtPr>
            <w:sdtEndPr/>
            <w:sdtContent>
              <w:p w:rsidR="006C6094" w:rsidRDefault="006C6094" w:rsidP="006C6094">
                <w:r>
                  <w:t>[email]</w:t>
                </w:r>
              </w:p>
            </w:sdtContent>
          </w:sdt>
          <w:p w:rsidR="004011D1" w:rsidRDefault="006C6094" w:rsidP="006C6094">
            <w:pPr>
              <w:pStyle w:val="MemberDate"/>
            </w:pPr>
            <w:r>
              <w:t xml:space="preserve">A </w:t>
            </w:r>
            <w:r w:rsidRPr="00F2060F">
              <w:t>member</w:t>
            </w:r>
            <w:r>
              <w:t xml:space="preserve"> in good standing </w:t>
            </w:r>
            <w:r w:rsidRPr="00FE30F3">
              <w:t>since</w:t>
            </w:r>
            <w:r>
              <w:t xml:space="preserve"> </w:t>
            </w:r>
            <w:sdt>
              <w:sdtPr>
                <w:alias w:val="Date"/>
                <w:tag w:val="Date"/>
                <w:id w:val="357442737"/>
                <w:placeholder>
                  <w:docPart w:val="B92787B4C55649C38FF4EA5BC8D10841"/>
                </w:placeholder>
                <w:temporary/>
                <w:showingPlcHdr/>
              </w:sdtPr>
              <w:sdtEndPr/>
              <w:sdtContent>
                <w:r>
                  <w:t>[Month Year]</w:t>
                </w:r>
              </w:sdtContent>
            </w:sdt>
            <w:r w:rsidR="00D242F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1" locked="0" layoutInCell="1" allowOverlap="1">
                      <wp:simplePos x="0" y="0"/>
                      <wp:positionH relativeFrom="page">
                        <wp:posOffset>375285</wp:posOffset>
                      </wp:positionH>
                      <wp:positionV relativeFrom="page">
                        <wp:posOffset>137160</wp:posOffset>
                      </wp:positionV>
                      <wp:extent cx="2489835" cy="1407795"/>
                      <wp:effectExtent l="13335" t="13335" r="11430" b="7620"/>
                      <wp:wrapNone/>
                      <wp:docPr id="2" name="AutoShape 12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89835" cy="14077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3">
                                  <a:lumMod val="60000"/>
                                  <a:lumOff val="40000"/>
                                  <a:alpha val="25000"/>
                                </a:schemeClr>
                              </a:solidFill>
                              <a:ln w="6350">
                                <a:solidFill>
                                  <a:schemeClr val="accent3">
                                    <a:lumMod val="60000"/>
                                    <a:lumOff val="4000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5BB9259" id="AutoShape 1286" o:spid="_x0000_s1026" style="position:absolute;margin-left:29.55pt;margin-top:10.8pt;width:196.05pt;height:110.8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" fillcolor="#c2d69b [1942]" strokecolor="#c2d69b [1942]" strokeweight=".5pt">
                      <v:fill opacity="16448f"/>
                      <w10:wrap anchorx="page" anchory="page"/>
                    </v:roundrect>
                  </w:pict>
                </mc:Fallback>
              </mc:AlternateContent>
            </w:r>
            <w:r w:rsidR="00D242F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120" behindDoc="1" locked="0" layoutInCell="1" allowOverlap="1">
                      <wp:simplePos x="0" y="0"/>
                      <wp:positionH relativeFrom="page">
                        <wp:posOffset>31750</wp:posOffset>
                      </wp:positionH>
                      <wp:positionV relativeFrom="page">
                        <wp:posOffset>69850</wp:posOffset>
                      </wp:positionV>
                      <wp:extent cx="3126740" cy="1739265"/>
                      <wp:effectExtent l="12700" t="12700" r="13335" b="10160"/>
                      <wp:wrapNone/>
                      <wp:docPr id="1" name="AutoShape 1282" descr="Description: 20%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26740" cy="173926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pattFill prst="pct20">
                                <a:fgClr>
                                  <a:schemeClr val="accent3">
                                    <a:lumMod val="60000"/>
                                    <a:lumOff val="40000"/>
                                    <a:alpha val="25000"/>
                                  </a:schemeClr>
                                </a:fgClr>
                                <a:bgClr>
                                  <a:srgbClr val="FFFFFF">
                                    <a:alpha val="25000"/>
                                  </a:srgbClr>
                                </a:bgClr>
                              </a:pattFill>
                              <a:ln w="6350">
                                <a:solidFill>
                                  <a:schemeClr val="accent3">
                                    <a:lumMod val="60000"/>
                                    <a:lumOff val="4000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776C194" id="AutoShape 1282" o:spid="_x0000_s1026" alt="Description: 20%" style="position:absolute;margin-left:2.5pt;margin-top:5.5pt;width:246.2pt;height:136.95pt;z-index:-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" fillcolor="#c2d69b [1942]" strokecolor="#c2d69b [1942]" strokeweight=".5pt">
                      <v:fill r:id="rId11" o:title="" opacity="16448f" o:opacity2="16448f" type="pattern"/>
                      <w10:wrap anchorx="page" anchory="page"/>
                    </v:roundrect>
                  </w:pict>
                </mc:Fallback>
              </mc:AlternateContent>
            </w:r>
          </w:p>
        </w:tc>
      </w:tr>
    </w:tbl>
    <w:p w:rsidR="00983590" w:rsidRPr="006C6094" w:rsidRDefault="00983590" w:rsidP="00444FAF">
      <w:pPr>
        <w:tabs>
          <w:tab w:val="left" w:pos="1624"/>
        </w:tabs>
        <w:rPr>
          <w:sz w:val="8"/>
          <w:szCs w:val="8"/>
        </w:rPr>
      </w:pPr>
    </w:p>
    <w:sectPr w:rsidR="00983590" w:rsidRPr="006C6094" w:rsidSect="00D242F2">
      <w:type w:val="continuous"/>
      <w:pgSz w:w="15840" w:h="12240" w:orient="landscape" w:code="1"/>
      <w:pgMar w:top="1080" w:right="720" w:bottom="1080" w:left="576" w:header="720" w:footer="720" w:gutter="0"/>
      <w:paperSrc w:first="276" w:other="276"/>
      <w:cols w:space="720"/>
      <w:docGrid w:linePitch="21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7D64" w:rsidRDefault="00977D64" w:rsidP="006C6094">
      <w:pPr>
        <w:spacing w:line="240" w:lineRule="auto"/>
      </w:pPr>
      <w:r>
        <w:separator/>
      </w:r>
    </w:p>
  </w:endnote>
  <w:endnote w:type="continuationSeparator" w:id="0">
    <w:p w:rsidR="00977D64" w:rsidRDefault="00977D64" w:rsidP="006C609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7D64" w:rsidRDefault="00977D64" w:rsidP="006C6094">
      <w:pPr>
        <w:spacing w:line="240" w:lineRule="auto"/>
      </w:pPr>
      <w:r>
        <w:separator/>
      </w:r>
    </w:p>
  </w:footnote>
  <w:footnote w:type="continuationSeparator" w:id="0">
    <w:p w:rsidR="00977D64" w:rsidRDefault="00977D64" w:rsidP="006C609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65C360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32CC1D9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DAC2DD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5D48FD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D5220B2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206E72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158E0F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03E9F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4D229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4FEE7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proofState w:spelling="clean" w:grammar="clean"/>
  <w:attachedTemplate r:id="rId1"/>
  <w:stylePaneFormatFilter w:val="7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1" w:alternateStyleNames="0"/>
  <w:defaultTabStop w:val="720"/>
  <w:drawingGridHorizontalSpacing w:val="720"/>
  <w:drawingGridVerticalSpacing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42F2"/>
    <w:rsid w:val="000069F9"/>
    <w:rsid w:val="0003304A"/>
    <w:rsid w:val="00093131"/>
    <w:rsid w:val="000B684B"/>
    <w:rsid w:val="000D259D"/>
    <w:rsid w:val="001122E8"/>
    <w:rsid w:val="0012463C"/>
    <w:rsid w:val="0012713A"/>
    <w:rsid w:val="00131462"/>
    <w:rsid w:val="00146786"/>
    <w:rsid w:val="00170E2E"/>
    <w:rsid w:val="001A4957"/>
    <w:rsid w:val="001A50D2"/>
    <w:rsid w:val="001A7885"/>
    <w:rsid w:val="001B2A75"/>
    <w:rsid w:val="001C2900"/>
    <w:rsid w:val="001E7E42"/>
    <w:rsid w:val="00222090"/>
    <w:rsid w:val="00223A7B"/>
    <w:rsid w:val="00227A70"/>
    <w:rsid w:val="00256968"/>
    <w:rsid w:val="002607D0"/>
    <w:rsid w:val="00267151"/>
    <w:rsid w:val="00272E5E"/>
    <w:rsid w:val="00275B68"/>
    <w:rsid w:val="002B68D6"/>
    <w:rsid w:val="002D249A"/>
    <w:rsid w:val="002F13A6"/>
    <w:rsid w:val="00350E8D"/>
    <w:rsid w:val="003549D5"/>
    <w:rsid w:val="00372EDC"/>
    <w:rsid w:val="00375A09"/>
    <w:rsid w:val="00377A8A"/>
    <w:rsid w:val="003826F8"/>
    <w:rsid w:val="00385AD6"/>
    <w:rsid w:val="003C68D4"/>
    <w:rsid w:val="003D0E2F"/>
    <w:rsid w:val="004011D1"/>
    <w:rsid w:val="004074CF"/>
    <w:rsid w:val="00427984"/>
    <w:rsid w:val="004341F3"/>
    <w:rsid w:val="00434BDD"/>
    <w:rsid w:val="00444FAF"/>
    <w:rsid w:val="0045541C"/>
    <w:rsid w:val="00456D0E"/>
    <w:rsid w:val="004B1F7C"/>
    <w:rsid w:val="005369ED"/>
    <w:rsid w:val="005408B8"/>
    <w:rsid w:val="005409F4"/>
    <w:rsid w:val="0054284B"/>
    <w:rsid w:val="00544C81"/>
    <w:rsid w:val="005529BA"/>
    <w:rsid w:val="005627B4"/>
    <w:rsid w:val="005B5631"/>
    <w:rsid w:val="005B78A2"/>
    <w:rsid w:val="005C3E04"/>
    <w:rsid w:val="005E0D13"/>
    <w:rsid w:val="00600536"/>
    <w:rsid w:val="006005C2"/>
    <w:rsid w:val="00633B3A"/>
    <w:rsid w:val="00663CF3"/>
    <w:rsid w:val="006B2E92"/>
    <w:rsid w:val="006C6094"/>
    <w:rsid w:val="00702C69"/>
    <w:rsid w:val="0072049E"/>
    <w:rsid w:val="007458A0"/>
    <w:rsid w:val="00764F46"/>
    <w:rsid w:val="007745E1"/>
    <w:rsid w:val="007E34DA"/>
    <w:rsid w:val="007E5450"/>
    <w:rsid w:val="008134E4"/>
    <w:rsid w:val="00814019"/>
    <w:rsid w:val="00820413"/>
    <w:rsid w:val="00840ED8"/>
    <w:rsid w:val="008709FF"/>
    <w:rsid w:val="008C371A"/>
    <w:rsid w:val="0091024B"/>
    <w:rsid w:val="009778D4"/>
    <w:rsid w:val="00977D64"/>
    <w:rsid w:val="00983590"/>
    <w:rsid w:val="00993265"/>
    <w:rsid w:val="009A3A5D"/>
    <w:rsid w:val="009C2504"/>
    <w:rsid w:val="009E2722"/>
    <w:rsid w:val="00A117E3"/>
    <w:rsid w:val="00A41EA3"/>
    <w:rsid w:val="00A4278E"/>
    <w:rsid w:val="00A448ED"/>
    <w:rsid w:val="00A55C9A"/>
    <w:rsid w:val="00A631AF"/>
    <w:rsid w:val="00A7150C"/>
    <w:rsid w:val="00A81306"/>
    <w:rsid w:val="00AC50B1"/>
    <w:rsid w:val="00B3098D"/>
    <w:rsid w:val="00B34DA3"/>
    <w:rsid w:val="00B41BB5"/>
    <w:rsid w:val="00B7288E"/>
    <w:rsid w:val="00BA0C8C"/>
    <w:rsid w:val="00BB6085"/>
    <w:rsid w:val="00BC50FB"/>
    <w:rsid w:val="00BF04AD"/>
    <w:rsid w:val="00C132B5"/>
    <w:rsid w:val="00C36010"/>
    <w:rsid w:val="00C901FD"/>
    <w:rsid w:val="00CA7EA4"/>
    <w:rsid w:val="00CB738C"/>
    <w:rsid w:val="00CE3AA7"/>
    <w:rsid w:val="00CE3D7A"/>
    <w:rsid w:val="00CE5E1D"/>
    <w:rsid w:val="00D036C4"/>
    <w:rsid w:val="00D242F2"/>
    <w:rsid w:val="00DA3377"/>
    <w:rsid w:val="00DA4B08"/>
    <w:rsid w:val="00DB26F0"/>
    <w:rsid w:val="00DB7340"/>
    <w:rsid w:val="00E04700"/>
    <w:rsid w:val="00E063D6"/>
    <w:rsid w:val="00E16338"/>
    <w:rsid w:val="00E27CD0"/>
    <w:rsid w:val="00E42AC0"/>
    <w:rsid w:val="00E876FD"/>
    <w:rsid w:val="00EF1065"/>
    <w:rsid w:val="00EF1097"/>
    <w:rsid w:val="00F028DC"/>
    <w:rsid w:val="00F072AE"/>
    <w:rsid w:val="00F2060F"/>
    <w:rsid w:val="00F2679B"/>
    <w:rsid w:val="00F35E04"/>
    <w:rsid w:val="00F4480C"/>
    <w:rsid w:val="00F63486"/>
    <w:rsid w:val="00F72C65"/>
    <w:rsid w:val="00F81C2D"/>
    <w:rsid w:val="00F846BF"/>
    <w:rsid w:val="00FA3A17"/>
    <w:rsid w:val="00FA5ED8"/>
    <w:rsid w:val="00FB4601"/>
    <w:rsid w:val="00FB6439"/>
    <w:rsid w:val="00FC4B77"/>
    <w:rsid w:val="00FE3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style="mso-position-horizontal-relative:page;mso-position-vertical-relative:page" fillcolor="#b0caaa" strokecolor="#b0caaa">
      <v:fill color="#b0caaa" opacity="16448f" o:opacity2="16448f" type="pattern"/>
      <v:stroke color="#b0caaa" weight=".5pt"/>
      <o:colormru v:ext="edit" colors="#99c38f,#a50021,#33c,#7c9cb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6094"/>
    <w:pPr>
      <w:spacing w:line="264" w:lineRule="auto"/>
      <w:ind w:left="720"/>
    </w:pPr>
    <w:rPr>
      <w:rFonts w:asciiTheme="minorHAnsi" w:hAnsiTheme="minorHAnsi"/>
      <w:sz w:val="16"/>
    </w:rPr>
  </w:style>
  <w:style w:type="paragraph" w:styleId="Heading1">
    <w:name w:val="heading 1"/>
    <w:next w:val="Normal"/>
    <w:link w:val="Heading1Char"/>
    <w:qFormat/>
    <w:rsid w:val="00F2060F"/>
    <w:pPr>
      <w:spacing w:before="360" w:line="264" w:lineRule="auto"/>
      <w:ind w:left="720"/>
      <w:outlineLvl w:val="0"/>
    </w:pPr>
    <w:rPr>
      <w:rFonts w:asciiTheme="majorHAnsi" w:hAnsiTheme="majorHAnsi" w:cs="Tahoma"/>
      <w:b/>
      <w:kern w:val="32"/>
      <w:sz w:val="28"/>
      <w:szCs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FA5ED8"/>
    <w:pPr>
      <w:outlineLvl w:val="1"/>
    </w:pPr>
  </w:style>
  <w:style w:type="paragraph" w:styleId="Heading3">
    <w:name w:val="heading 3"/>
    <w:basedOn w:val="Normal"/>
    <w:next w:val="Normal"/>
    <w:semiHidden/>
    <w:unhideWhenUsed/>
    <w:qFormat/>
    <w:rsid w:val="009778D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emberDate">
    <w:name w:val="Member Date"/>
    <w:qFormat/>
    <w:rsid w:val="00F2060F"/>
    <w:pPr>
      <w:spacing w:before="320"/>
      <w:jc w:val="center"/>
    </w:pPr>
    <w:rPr>
      <w:rFonts w:asciiTheme="minorHAnsi" w:hAnsiTheme="minorHAnsi"/>
      <w:i/>
      <w:sz w:val="16"/>
    </w:rPr>
  </w:style>
  <w:style w:type="paragraph" w:styleId="BalloonText">
    <w:name w:val="Balloon Text"/>
    <w:basedOn w:val="Normal"/>
    <w:semiHidden/>
    <w:unhideWhenUsed/>
    <w:rsid w:val="00702C69"/>
    <w:rPr>
      <w:rFonts w:ascii="Tahoma" w:hAnsi="Tahoma" w:cs="Tahoma"/>
      <w:szCs w:val="16"/>
    </w:rPr>
  </w:style>
  <w:style w:type="character" w:customStyle="1" w:styleId="Heading2Char">
    <w:name w:val="Heading 2 Char"/>
    <w:basedOn w:val="DefaultParagraphFont"/>
    <w:link w:val="Heading2"/>
    <w:semiHidden/>
    <w:rsid w:val="006C6094"/>
    <w:rPr>
      <w:rFonts w:asciiTheme="minorHAnsi" w:hAnsiTheme="minorHAnsi"/>
      <w:sz w:val="16"/>
    </w:rPr>
  </w:style>
  <w:style w:type="paragraph" w:customStyle="1" w:styleId="MemberName">
    <w:name w:val="Member Name"/>
    <w:basedOn w:val="Normal"/>
    <w:qFormat/>
    <w:rsid w:val="006C6094"/>
    <w:pPr>
      <w:spacing w:before="360"/>
    </w:pPr>
  </w:style>
  <w:style w:type="character" w:styleId="PlaceholderText">
    <w:name w:val="Placeholder Text"/>
    <w:basedOn w:val="DefaultParagraphFont"/>
    <w:uiPriority w:val="99"/>
    <w:semiHidden/>
    <w:rsid w:val="00F2060F"/>
    <w:rPr>
      <w:color w:val="808080"/>
    </w:rPr>
  </w:style>
  <w:style w:type="character" w:customStyle="1" w:styleId="Heading1Char">
    <w:name w:val="Heading 1 Char"/>
    <w:basedOn w:val="DefaultParagraphFont"/>
    <w:link w:val="Heading1"/>
    <w:rsid w:val="006C6094"/>
    <w:rPr>
      <w:rFonts w:asciiTheme="majorHAnsi" w:hAnsiTheme="majorHAnsi" w:cs="Tahoma"/>
      <w:b/>
      <w:kern w:val="32"/>
      <w:sz w:val="28"/>
      <w:szCs w:val="28"/>
    </w:rPr>
  </w:style>
  <w:style w:type="paragraph" w:customStyle="1" w:styleId="Name">
    <w:name w:val="Name"/>
    <w:basedOn w:val="Normal"/>
    <w:semiHidden/>
    <w:unhideWhenUsed/>
    <w:qFormat/>
    <w:rsid w:val="006C6094"/>
  </w:style>
  <w:style w:type="paragraph" w:styleId="Header">
    <w:name w:val="header"/>
    <w:basedOn w:val="Normal"/>
    <w:link w:val="HeaderChar"/>
    <w:semiHidden/>
    <w:unhideWhenUsed/>
    <w:rsid w:val="006C6094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semiHidden/>
    <w:rsid w:val="006C6094"/>
    <w:rPr>
      <w:rFonts w:asciiTheme="minorHAnsi" w:hAnsiTheme="minorHAnsi"/>
      <w:sz w:val="16"/>
    </w:rPr>
  </w:style>
  <w:style w:type="paragraph" w:styleId="Footer">
    <w:name w:val="footer"/>
    <w:basedOn w:val="Normal"/>
    <w:link w:val="FooterChar"/>
    <w:semiHidden/>
    <w:unhideWhenUsed/>
    <w:rsid w:val="006C6094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semiHidden/>
    <w:rsid w:val="006C6094"/>
    <w:rPr>
      <w:rFonts w:asciiTheme="minorHAnsi" w:hAnsiTheme="minorHAnsi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6094"/>
    <w:pPr>
      <w:spacing w:line="264" w:lineRule="auto"/>
      <w:ind w:left="720"/>
    </w:pPr>
    <w:rPr>
      <w:rFonts w:asciiTheme="minorHAnsi" w:hAnsiTheme="minorHAnsi"/>
      <w:sz w:val="16"/>
    </w:rPr>
  </w:style>
  <w:style w:type="paragraph" w:styleId="Heading1">
    <w:name w:val="heading 1"/>
    <w:next w:val="Normal"/>
    <w:link w:val="Heading1Char"/>
    <w:qFormat/>
    <w:rsid w:val="00F2060F"/>
    <w:pPr>
      <w:spacing w:before="360" w:line="264" w:lineRule="auto"/>
      <w:ind w:left="720"/>
      <w:outlineLvl w:val="0"/>
    </w:pPr>
    <w:rPr>
      <w:rFonts w:asciiTheme="majorHAnsi" w:hAnsiTheme="majorHAnsi" w:cs="Tahoma"/>
      <w:b/>
      <w:kern w:val="32"/>
      <w:sz w:val="28"/>
      <w:szCs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FA5ED8"/>
    <w:pPr>
      <w:outlineLvl w:val="1"/>
    </w:pPr>
  </w:style>
  <w:style w:type="paragraph" w:styleId="Heading3">
    <w:name w:val="heading 3"/>
    <w:basedOn w:val="Normal"/>
    <w:next w:val="Normal"/>
    <w:semiHidden/>
    <w:unhideWhenUsed/>
    <w:qFormat/>
    <w:rsid w:val="009778D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emberDate">
    <w:name w:val="Member Date"/>
    <w:qFormat/>
    <w:rsid w:val="00F2060F"/>
    <w:pPr>
      <w:spacing w:before="320"/>
      <w:jc w:val="center"/>
    </w:pPr>
    <w:rPr>
      <w:rFonts w:asciiTheme="minorHAnsi" w:hAnsiTheme="minorHAnsi"/>
      <w:i/>
      <w:sz w:val="16"/>
    </w:rPr>
  </w:style>
  <w:style w:type="paragraph" w:styleId="BalloonText">
    <w:name w:val="Balloon Text"/>
    <w:basedOn w:val="Normal"/>
    <w:semiHidden/>
    <w:unhideWhenUsed/>
    <w:rsid w:val="00702C69"/>
    <w:rPr>
      <w:rFonts w:ascii="Tahoma" w:hAnsi="Tahoma" w:cs="Tahoma"/>
      <w:szCs w:val="16"/>
    </w:rPr>
  </w:style>
  <w:style w:type="character" w:customStyle="1" w:styleId="Heading2Char">
    <w:name w:val="Heading 2 Char"/>
    <w:basedOn w:val="DefaultParagraphFont"/>
    <w:link w:val="Heading2"/>
    <w:semiHidden/>
    <w:rsid w:val="006C6094"/>
    <w:rPr>
      <w:rFonts w:asciiTheme="minorHAnsi" w:hAnsiTheme="minorHAnsi"/>
      <w:sz w:val="16"/>
    </w:rPr>
  </w:style>
  <w:style w:type="paragraph" w:customStyle="1" w:styleId="MemberName">
    <w:name w:val="Member Name"/>
    <w:basedOn w:val="Normal"/>
    <w:qFormat/>
    <w:rsid w:val="006C6094"/>
    <w:pPr>
      <w:spacing w:before="360"/>
    </w:pPr>
  </w:style>
  <w:style w:type="character" w:styleId="PlaceholderText">
    <w:name w:val="Placeholder Text"/>
    <w:basedOn w:val="DefaultParagraphFont"/>
    <w:uiPriority w:val="99"/>
    <w:semiHidden/>
    <w:rsid w:val="00F2060F"/>
    <w:rPr>
      <w:color w:val="808080"/>
    </w:rPr>
  </w:style>
  <w:style w:type="character" w:customStyle="1" w:styleId="Heading1Char">
    <w:name w:val="Heading 1 Char"/>
    <w:basedOn w:val="DefaultParagraphFont"/>
    <w:link w:val="Heading1"/>
    <w:rsid w:val="006C6094"/>
    <w:rPr>
      <w:rFonts w:asciiTheme="majorHAnsi" w:hAnsiTheme="majorHAnsi" w:cs="Tahoma"/>
      <w:b/>
      <w:kern w:val="32"/>
      <w:sz w:val="28"/>
      <w:szCs w:val="28"/>
    </w:rPr>
  </w:style>
  <w:style w:type="paragraph" w:customStyle="1" w:styleId="Name">
    <w:name w:val="Name"/>
    <w:basedOn w:val="Normal"/>
    <w:semiHidden/>
    <w:unhideWhenUsed/>
    <w:qFormat/>
    <w:rsid w:val="006C6094"/>
  </w:style>
  <w:style w:type="paragraph" w:styleId="Header">
    <w:name w:val="header"/>
    <w:basedOn w:val="Normal"/>
    <w:link w:val="HeaderChar"/>
    <w:semiHidden/>
    <w:unhideWhenUsed/>
    <w:rsid w:val="006C6094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semiHidden/>
    <w:rsid w:val="006C6094"/>
    <w:rPr>
      <w:rFonts w:asciiTheme="minorHAnsi" w:hAnsiTheme="minorHAnsi"/>
      <w:sz w:val="16"/>
    </w:rPr>
  </w:style>
  <w:style w:type="paragraph" w:styleId="Footer">
    <w:name w:val="footer"/>
    <w:basedOn w:val="Normal"/>
    <w:link w:val="FooterChar"/>
    <w:semiHidden/>
    <w:unhideWhenUsed/>
    <w:rsid w:val="006C6094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semiHidden/>
    <w:rsid w:val="006C6094"/>
    <w:rPr>
      <w:rFonts w:asciiTheme="minorHAnsi" w:hAnsiTheme="minorHAnsi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gif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iqra\Downloads\tf02808110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39DAF9B801F6476E93E33502495F0E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162FCA-4672-44B0-B06B-E281FA8D6200}"/>
      </w:docPartPr>
      <w:docPartBody>
        <w:p w:rsidR="00CF3A54" w:rsidRDefault="00790920">
          <w:pPr>
            <w:pStyle w:val="39DAF9B801F6476E93E33502495F0E94"/>
          </w:pPr>
          <w:r>
            <w:t>[Member Name]</w:t>
          </w:r>
        </w:p>
      </w:docPartBody>
    </w:docPart>
    <w:docPart>
      <w:docPartPr>
        <w:name w:val="017374A9664A4B2EB33493973F9F2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BF9CAA-54CC-4DAE-9DEA-A6588A22BC2D}"/>
      </w:docPartPr>
      <w:docPartBody>
        <w:p w:rsidR="00CF3A54" w:rsidRDefault="00790920">
          <w:pPr>
            <w:pStyle w:val="017374A9664A4B2EB33493973F9F24AC"/>
          </w:pPr>
          <w:r>
            <w:t>[Club Name]</w:t>
          </w:r>
        </w:p>
      </w:docPartBody>
    </w:docPart>
    <w:docPart>
      <w:docPartPr>
        <w:name w:val="FFB3DA53BAD143FB85BF69374DE183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4E448E-9FA3-4351-820B-3F8C21B17457}"/>
      </w:docPartPr>
      <w:docPartBody>
        <w:p w:rsidR="00CF3A54" w:rsidRDefault="00790920">
          <w:pPr>
            <w:pStyle w:val="FFB3DA53BAD143FB85BF69374DE18390"/>
          </w:pPr>
          <w:r>
            <w:t>[Street Address]</w:t>
          </w:r>
        </w:p>
      </w:docPartBody>
    </w:docPart>
    <w:docPart>
      <w:docPartPr>
        <w:name w:val="2886C1C3DDB04E7499A00645F43950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86A3EC-5C5C-4AFB-90F5-658658BD03B0}"/>
      </w:docPartPr>
      <w:docPartBody>
        <w:p w:rsidR="00CF3A54" w:rsidRDefault="00790920">
          <w:pPr>
            <w:pStyle w:val="2886C1C3DDB04E7499A00645F43950E2"/>
          </w:pPr>
          <w:r>
            <w:t>[City, ST  ZIP Code]</w:t>
          </w:r>
        </w:p>
      </w:docPartBody>
    </w:docPart>
    <w:docPart>
      <w:docPartPr>
        <w:name w:val="9B9AF71D7FDF4424AEBAC20363389B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565BF0-CE8B-4DB0-B71D-EA27185B80E5}"/>
      </w:docPartPr>
      <w:docPartBody>
        <w:p w:rsidR="00CF3A54" w:rsidRDefault="00790920">
          <w:pPr>
            <w:pStyle w:val="9B9AF71D7FDF4424AEBAC20363389B58"/>
          </w:pPr>
          <w:r>
            <w:t>[phone]</w:t>
          </w:r>
        </w:p>
      </w:docPartBody>
    </w:docPart>
    <w:docPart>
      <w:docPartPr>
        <w:name w:val="148B834900D5434E98427829B5F818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85237A-9CB5-40A5-9F36-6A00EE2D16A7}"/>
      </w:docPartPr>
      <w:docPartBody>
        <w:p w:rsidR="00CF3A54" w:rsidRDefault="00790920">
          <w:pPr>
            <w:pStyle w:val="148B834900D5434E98427829B5F818EC"/>
          </w:pPr>
          <w:r>
            <w:t>[fax]</w:t>
          </w:r>
        </w:p>
      </w:docPartBody>
    </w:docPart>
    <w:docPart>
      <w:docPartPr>
        <w:name w:val="1F75FE75755A4D7CA5E720C2BAA585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1C8B06-B9CE-49DB-9062-845C905CE9F5}"/>
      </w:docPartPr>
      <w:docPartBody>
        <w:p w:rsidR="00CF3A54" w:rsidRDefault="00790920">
          <w:pPr>
            <w:pStyle w:val="1F75FE75755A4D7CA5E720C2BAA58541"/>
          </w:pPr>
          <w:r>
            <w:t>[email]</w:t>
          </w:r>
        </w:p>
      </w:docPartBody>
    </w:docPart>
    <w:docPart>
      <w:docPartPr>
        <w:name w:val="8FFE0EA370174FEEB80480AE02A404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745CDF-7940-4658-A6E2-89B2D250A2F9}"/>
      </w:docPartPr>
      <w:docPartBody>
        <w:p w:rsidR="00CF3A54" w:rsidRDefault="00790920">
          <w:pPr>
            <w:pStyle w:val="8FFE0EA370174FEEB80480AE02A4040A"/>
          </w:pPr>
          <w:r>
            <w:t>[Month Year]</w:t>
          </w:r>
        </w:p>
      </w:docPartBody>
    </w:docPart>
    <w:docPart>
      <w:docPartPr>
        <w:name w:val="25AC6EB112D142B2B9096D494CBCA1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5F1476-7CAB-4661-9377-90B8D24F252D}"/>
      </w:docPartPr>
      <w:docPartBody>
        <w:p w:rsidR="00CF3A54" w:rsidRDefault="00790920">
          <w:pPr>
            <w:pStyle w:val="25AC6EB112D142B2B9096D494CBCA1E2"/>
          </w:pPr>
          <w:r>
            <w:t>[Member Name]</w:t>
          </w:r>
        </w:p>
      </w:docPartBody>
    </w:docPart>
    <w:docPart>
      <w:docPartPr>
        <w:name w:val="59873577F3914DE88D3E272E34DF25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E6E32A-1FAF-4956-9C1E-50BD78B4FF2A}"/>
      </w:docPartPr>
      <w:docPartBody>
        <w:p w:rsidR="00CF3A54" w:rsidRDefault="00790920">
          <w:pPr>
            <w:pStyle w:val="59873577F3914DE88D3E272E34DF2528"/>
          </w:pPr>
          <w:r>
            <w:t>[Club Name]</w:t>
          </w:r>
        </w:p>
      </w:docPartBody>
    </w:docPart>
    <w:docPart>
      <w:docPartPr>
        <w:name w:val="13CC3431EEF741AFB03C6E2B694126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DE2A31-C182-42BC-A44B-29F49DF580AA}"/>
      </w:docPartPr>
      <w:docPartBody>
        <w:p w:rsidR="00CF3A54" w:rsidRDefault="00790920">
          <w:pPr>
            <w:pStyle w:val="13CC3431EEF741AFB03C6E2B69412616"/>
          </w:pPr>
          <w:r>
            <w:t>[Street Address]</w:t>
          </w:r>
        </w:p>
      </w:docPartBody>
    </w:docPart>
    <w:docPart>
      <w:docPartPr>
        <w:name w:val="E2A743E3ACFB4948823D47A23EDD5E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67F8CD-F03A-482E-9C54-7A7A943923E4}"/>
      </w:docPartPr>
      <w:docPartBody>
        <w:p w:rsidR="00CF3A54" w:rsidRDefault="00790920">
          <w:pPr>
            <w:pStyle w:val="E2A743E3ACFB4948823D47A23EDD5E9D"/>
          </w:pPr>
          <w:r>
            <w:t>[City, ST  ZIP Code]</w:t>
          </w:r>
        </w:p>
      </w:docPartBody>
    </w:docPart>
    <w:docPart>
      <w:docPartPr>
        <w:name w:val="92430566186845D789636AEF9FFBD1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2E1984-579D-43C7-9041-7300C2F19C2A}"/>
      </w:docPartPr>
      <w:docPartBody>
        <w:p w:rsidR="00CF3A54" w:rsidRDefault="00790920">
          <w:pPr>
            <w:pStyle w:val="92430566186845D789636AEF9FFBD12A"/>
          </w:pPr>
          <w:r>
            <w:t>[phone]</w:t>
          </w:r>
        </w:p>
      </w:docPartBody>
    </w:docPart>
    <w:docPart>
      <w:docPartPr>
        <w:name w:val="59C7CF17B9DF4B7EAE2995156A4353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B912C5-86B5-4097-8CD6-4C3462646295}"/>
      </w:docPartPr>
      <w:docPartBody>
        <w:p w:rsidR="00CF3A54" w:rsidRDefault="00790920">
          <w:pPr>
            <w:pStyle w:val="59C7CF17B9DF4B7EAE2995156A4353CA"/>
          </w:pPr>
          <w:r>
            <w:t>[fax]</w:t>
          </w:r>
        </w:p>
      </w:docPartBody>
    </w:docPart>
    <w:docPart>
      <w:docPartPr>
        <w:name w:val="BC52A0802F5745CE9DECFA74B39627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601774-0CEB-4BB8-9C48-8366B4C19DB9}"/>
      </w:docPartPr>
      <w:docPartBody>
        <w:p w:rsidR="00CF3A54" w:rsidRDefault="00790920">
          <w:pPr>
            <w:pStyle w:val="BC52A0802F5745CE9DECFA74B396276A"/>
          </w:pPr>
          <w:r>
            <w:t>[email]</w:t>
          </w:r>
        </w:p>
      </w:docPartBody>
    </w:docPart>
    <w:docPart>
      <w:docPartPr>
        <w:name w:val="B049D3D203EA4C18B45A08335535B7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984B24-FBBF-4460-9A8A-2AEDF67EC414}"/>
      </w:docPartPr>
      <w:docPartBody>
        <w:p w:rsidR="00CF3A54" w:rsidRDefault="00790920">
          <w:pPr>
            <w:pStyle w:val="B049D3D203EA4C18B45A08335535B798"/>
          </w:pPr>
          <w:r>
            <w:t>[Month Year]</w:t>
          </w:r>
        </w:p>
      </w:docPartBody>
    </w:docPart>
    <w:docPart>
      <w:docPartPr>
        <w:name w:val="F82B13A9B7C1474A8481861952E19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5C502F-F2E6-4FD9-938B-D2E86E6E4B6D}"/>
      </w:docPartPr>
      <w:docPartBody>
        <w:p w:rsidR="00CF3A54" w:rsidRDefault="00790920">
          <w:pPr>
            <w:pStyle w:val="F82B13A9B7C1474A8481861952E19438"/>
          </w:pPr>
          <w:r>
            <w:t>[Member Name]</w:t>
          </w:r>
        </w:p>
      </w:docPartBody>
    </w:docPart>
    <w:docPart>
      <w:docPartPr>
        <w:name w:val="EE1C59385AEB4786B92E16665C3589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4717D1-E5E7-4351-B264-68B6B7A2891C}"/>
      </w:docPartPr>
      <w:docPartBody>
        <w:p w:rsidR="00CF3A54" w:rsidRDefault="00790920">
          <w:pPr>
            <w:pStyle w:val="EE1C59385AEB4786B92E16665C3589BE"/>
          </w:pPr>
          <w:r>
            <w:t>[Club Name]</w:t>
          </w:r>
        </w:p>
      </w:docPartBody>
    </w:docPart>
    <w:docPart>
      <w:docPartPr>
        <w:name w:val="AEA6F22D79614C84B9BE4F64A08D2F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B10251-F608-463F-ABCF-7BB668BCCB6E}"/>
      </w:docPartPr>
      <w:docPartBody>
        <w:p w:rsidR="00CF3A54" w:rsidRDefault="00790920">
          <w:pPr>
            <w:pStyle w:val="AEA6F22D79614C84B9BE4F64A08D2FDF"/>
          </w:pPr>
          <w:r>
            <w:t>[Street Address]</w:t>
          </w:r>
        </w:p>
      </w:docPartBody>
    </w:docPart>
    <w:docPart>
      <w:docPartPr>
        <w:name w:val="0E63D5196E514DF1B984FAECCAC162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9692E6-E654-4660-8C4C-F4057AC81F7E}"/>
      </w:docPartPr>
      <w:docPartBody>
        <w:p w:rsidR="00CF3A54" w:rsidRDefault="00790920">
          <w:pPr>
            <w:pStyle w:val="0E63D5196E514DF1B984FAECCAC162F6"/>
          </w:pPr>
          <w:r>
            <w:t>[City, ST  ZIP Code]</w:t>
          </w:r>
        </w:p>
      </w:docPartBody>
    </w:docPart>
    <w:docPart>
      <w:docPartPr>
        <w:name w:val="44CC19F1D738463AA34899CEAE419D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9BCE32-F516-448B-BE72-F487DD4C53F5}"/>
      </w:docPartPr>
      <w:docPartBody>
        <w:p w:rsidR="00CF3A54" w:rsidRDefault="00790920">
          <w:pPr>
            <w:pStyle w:val="44CC19F1D738463AA34899CEAE419D95"/>
          </w:pPr>
          <w:r>
            <w:t>[phone]</w:t>
          </w:r>
        </w:p>
      </w:docPartBody>
    </w:docPart>
    <w:docPart>
      <w:docPartPr>
        <w:name w:val="B0DBBFD072084EDB9A0650FA697038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B48AC8-49F2-470C-893B-DDE4ACB10B3D}"/>
      </w:docPartPr>
      <w:docPartBody>
        <w:p w:rsidR="00CF3A54" w:rsidRDefault="00790920">
          <w:pPr>
            <w:pStyle w:val="B0DBBFD072084EDB9A0650FA6970383C"/>
          </w:pPr>
          <w:r>
            <w:t>[fax]</w:t>
          </w:r>
        </w:p>
      </w:docPartBody>
    </w:docPart>
    <w:docPart>
      <w:docPartPr>
        <w:name w:val="FBB43EB0BE9A41D99BECE20690F4AF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A6A9E7-66D3-4736-B56A-D5F4399133B5}"/>
      </w:docPartPr>
      <w:docPartBody>
        <w:p w:rsidR="00CF3A54" w:rsidRDefault="00790920">
          <w:pPr>
            <w:pStyle w:val="FBB43EB0BE9A41D99BECE20690F4AF8F"/>
          </w:pPr>
          <w:r>
            <w:t>[email]</w:t>
          </w:r>
        </w:p>
      </w:docPartBody>
    </w:docPart>
    <w:docPart>
      <w:docPartPr>
        <w:name w:val="F20ED36607084A099EB8C0041D9B8B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9C0C4B-AA4F-4689-B128-53D583D3506D}"/>
      </w:docPartPr>
      <w:docPartBody>
        <w:p w:rsidR="00CF3A54" w:rsidRDefault="00790920">
          <w:pPr>
            <w:pStyle w:val="F20ED36607084A099EB8C0041D9B8B56"/>
          </w:pPr>
          <w:r>
            <w:t>[Month Year]</w:t>
          </w:r>
        </w:p>
      </w:docPartBody>
    </w:docPart>
    <w:docPart>
      <w:docPartPr>
        <w:name w:val="57CB11A5034A470BB4DC57B291C1D0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70BDE9-970B-41BE-898A-B7145D021E2C}"/>
      </w:docPartPr>
      <w:docPartBody>
        <w:p w:rsidR="00CF3A54" w:rsidRDefault="00790920">
          <w:pPr>
            <w:pStyle w:val="57CB11A5034A470BB4DC57B291C1D01F"/>
          </w:pPr>
          <w:r>
            <w:t>[Member Name]</w:t>
          </w:r>
        </w:p>
      </w:docPartBody>
    </w:docPart>
    <w:docPart>
      <w:docPartPr>
        <w:name w:val="D112D932FE2C4A6DB1C4F135D6825B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066D4E-ABEE-4FFC-8606-39F74166B7C8}"/>
      </w:docPartPr>
      <w:docPartBody>
        <w:p w:rsidR="00CF3A54" w:rsidRDefault="00790920">
          <w:pPr>
            <w:pStyle w:val="D112D932FE2C4A6DB1C4F135D6825BA6"/>
          </w:pPr>
          <w:r>
            <w:t>[Club Name]</w:t>
          </w:r>
        </w:p>
      </w:docPartBody>
    </w:docPart>
    <w:docPart>
      <w:docPartPr>
        <w:name w:val="E53A8D42CBB3441984E67AF587298A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059D86-1D99-40B1-B541-F06F10ECB470}"/>
      </w:docPartPr>
      <w:docPartBody>
        <w:p w:rsidR="00CF3A54" w:rsidRDefault="00790920">
          <w:pPr>
            <w:pStyle w:val="E53A8D42CBB3441984E67AF587298ADC"/>
          </w:pPr>
          <w:r>
            <w:t>[Street Address]</w:t>
          </w:r>
        </w:p>
      </w:docPartBody>
    </w:docPart>
    <w:docPart>
      <w:docPartPr>
        <w:name w:val="9316C3C584A44AD5A3644C1F428D90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1BDB1A-568B-4331-9270-3962AD859832}"/>
      </w:docPartPr>
      <w:docPartBody>
        <w:p w:rsidR="00CF3A54" w:rsidRDefault="00790920">
          <w:pPr>
            <w:pStyle w:val="9316C3C584A44AD5A3644C1F428D90B2"/>
          </w:pPr>
          <w:r>
            <w:t>[City, ST  ZIP Code]</w:t>
          </w:r>
        </w:p>
      </w:docPartBody>
    </w:docPart>
    <w:docPart>
      <w:docPartPr>
        <w:name w:val="4FEE0EC687C84C2EA1062A75635533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F711A8-F267-4015-B0ED-9F98EC847E3E}"/>
      </w:docPartPr>
      <w:docPartBody>
        <w:p w:rsidR="00CF3A54" w:rsidRDefault="00790920">
          <w:pPr>
            <w:pStyle w:val="4FEE0EC687C84C2EA1062A756355330B"/>
          </w:pPr>
          <w:r>
            <w:t>[phone]</w:t>
          </w:r>
        </w:p>
      </w:docPartBody>
    </w:docPart>
    <w:docPart>
      <w:docPartPr>
        <w:name w:val="D6FC10DD155145D49A155B95CD7355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E5C08B-1980-43CC-95C1-B2E16D58BE92}"/>
      </w:docPartPr>
      <w:docPartBody>
        <w:p w:rsidR="00CF3A54" w:rsidRDefault="00790920">
          <w:pPr>
            <w:pStyle w:val="D6FC10DD155145D49A155B95CD7355D3"/>
          </w:pPr>
          <w:r>
            <w:t>[fax]</w:t>
          </w:r>
        </w:p>
      </w:docPartBody>
    </w:docPart>
    <w:docPart>
      <w:docPartPr>
        <w:name w:val="E0DD8572B11E4294AE5EA2B9158230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89DE74-9F17-4562-89AD-CA29E245C95E}"/>
      </w:docPartPr>
      <w:docPartBody>
        <w:p w:rsidR="00CF3A54" w:rsidRDefault="00790920">
          <w:pPr>
            <w:pStyle w:val="E0DD8572B11E4294AE5EA2B9158230F2"/>
          </w:pPr>
          <w:r>
            <w:t>[email]</w:t>
          </w:r>
        </w:p>
      </w:docPartBody>
    </w:docPart>
    <w:docPart>
      <w:docPartPr>
        <w:name w:val="FC9B081D291B4FF2B093D458E12CA6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91793B-8F36-47B5-8E6B-3B6164F380E9}"/>
      </w:docPartPr>
      <w:docPartBody>
        <w:p w:rsidR="00CF3A54" w:rsidRDefault="00790920">
          <w:pPr>
            <w:pStyle w:val="FC9B081D291B4FF2B093D458E12CA638"/>
          </w:pPr>
          <w:r>
            <w:t>[Month Year]</w:t>
          </w:r>
        </w:p>
      </w:docPartBody>
    </w:docPart>
    <w:docPart>
      <w:docPartPr>
        <w:name w:val="29B9532EA1D0477EB73A94521CB109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FE6C7A-57A6-4FFC-AFD6-078D5C281A5E}"/>
      </w:docPartPr>
      <w:docPartBody>
        <w:p w:rsidR="00CF3A54" w:rsidRDefault="00790920">
          <w:pPr>
            <w:pStyle w:val="29B9532EA1D0477EB73A94521CB1097E"/>
          </w:pPr>
          <w:r>
            <w:t>[Member Name]</w:t>
          </w:r>
        </w:p>
      </w:docPartBody>
    </w:docPart>
    <w:docPart>
      <w:docPartPr>
        <w:name w:val="6D2ED127C01848EA990E286E3EF8FD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22B45A-F7EB-40B1-9C26-6DCF5D409C7F}"/>
      </w:docPartPr>
      <w:docPartBody>
        <w:p w:rsidR="00CF3A54" w:rsidRDefault="00790920">
          <w:pPr>
            <w:pStyle w:val="6D2ED127C01848EA990E286E3EF8FD38"/>
          </w:pPr>
          <w:r>
            <w:t>[Club Name]</w:t>
          </w:r>
        </w:p>
      </w:docPartBody>
    </w:docPart>
    <w:docPart>
      <w:docPartPr>
        <w:name w:val="73186341962644F39FA15F8C9D5217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AF4F71-25FF-4A90-B3A8-326F7125C282}"/>
      </w:docPartPr>
      <w:docPartBody>
        <w:p w:rsidR="00CF3A54" w:rsidRDefault="00790920">
          <w:pPr>
            <w:pStyle w:val="73186341962644F39FA15F8C9D521703"/>
          </w:pPr>
          <w:r>
            <w:t>[Street Address]</w:t>
          </w:r>
        </w:p>
      </w:docPartBody>
    </w:docPart>
    <w:docPart>
      <w:docPartPr>
        <w:name w:val="5F96B1B753944514AFBDF94FF41A15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1BD999-916C-4C93-B71A-7EBAFCD33B0F}"/>
      </w:docPartPr>
      <w:docPartBody>
        <w:p w:rsidR="00CF3A54" w:rsidRDefault="00790920">
          <w:pPr>
            <w:pStyle w:val="5F96B1B753944514AFBDF94FF41A15E5"/>
          </w:pPr>
          <w:r>
            <w:t>[City, ST  ZIP Code]</w:t>
          </w:r>
        </w:p>
      </w:docPartBody>
    </w:docPart>
    <w:docPart>
      <w:docPartPr>
        <w:name w:val="A4722E857E994653A369B45DF34F02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C42C9B-F964-45E3-B48B-F4F5E884B289}"/>
      </w:docPartPr>
      <w:docPartBody>
        <w:p w:rsidR="00CF3A54" w:rsidRDefault="00790920">
          <w:pPr>
            <w:pStyle w:val="A4722E857E994653A369B45DF34F026B"/>
          </w:pPr>
          <w:r>
            <w:t>[phone]</w:t>
          </w:r>
        </w:p>
      </w:docPartBody>
    </w:docPart>
    <w:docPart>
      <w:docPartPr>
        <w:name w:val="44BBA1EA38C1480FA971768E03FA2A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E5DD51-3760-4901-AEC7-018D6D0EE928}"/>
      </w:docPartPr>
      <w:docPartBody>
        <w:p w:rsidR="00CF3A54" w:rsidRDefault="00790920">
          <w:pPr>
            <w:pStyle w:val="44BBA1EA38C1480FA971768E03FA2A32"/>
          </w:pPr>
          <w:r>
            <w:t>[fax]</w:t>
          </w:r>
        </w:p>
      </w:docPartBody>
    </w:docPart>
    <w:docPart>
      <w:docPartPr>
        <w:name w:val="9AE0ABF3F2114568992669DB034177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4EA47B-C445-4D24-8F1B-8D5C0778F734}"/>
      </w:docPartPr>
      <w:docPartBody>
        <w:p w:rsidR="00CF3A54" w:rsidRDefault="00790920">
          <w:pPr>
            <w:pStyle w:val="9AE0ABF3F2114568992669DB0341777A"/>
          </w:pPr>
          <w:r>
            <w:t>[email]</w:t>
          </w:r>
        </w:p>
      </w:docPartBody>
    </w:docPart>
    <w:docPart>
      <w:docPartPr>
        <w:name w:val="98110007B76840C784A8C4343038EA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473E26-B39D-4495-A185-BEA7B24814FF}"/>
      </w:docPartPr>
      <w:docPartBody>
        <w:p w:rsidR="00CF3A54" w:rsidRDefault="00790920">
          <w:pPr>
            <w:pStyle w:val="98110007B76840C784A8C4343038EA81"/>
          </w:pPr>
          <w:r>
            <w:t>[Month Year]</w:t>
          </w:r>
        </w:p>
      </w:docPartBody>
    </w:docPart>
    <w:docPart>
      <w:docPartPr>
        <w:name w:val="BD79E758101B4E3AA89E9AA18BC464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583CC2-539F-4BCB-BACD-AB32C475534F}"/>
      </w:docPartPr>
      <w:docPartBody>
        <w:p w:rsidR="00CF3A54" w:rsidRDefault="00790920">
          <w:pPr>
            <w:pStyle w:val="BD79E758101B4E3AA89E9AA18BC46429"/>
          </w:pPr>
          <w:r>
            <w:t>[Member Name]</w:t>
          </w:r>
        </w:p>
      </w:docPartBody>
    </w:docPart>
    <w:docPart>
      <w:docPartPr>
        <w:name w:val="BB08EA14A2DC4C1FA4FEAA2A35FF56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89E9FA-9AB6-4923-90DB-2DBA6874E48A}"/>
      </w:docPartPr>
      <w:docPartBody>
        <w:p w:rsidR="00CF3A54" w:rsidRDefault="00790920">
          <w:pPr>
            <w:pStyle w:val="BB08EA14A2DC4C1FA4FEAA2A35FF56FC"/>
          </w:pPr>
          <w:r>
            <w:t>[Club Name]</w:t>
          </w:r>
        </w:p>
      </w:docPartBody>
    </w:docPart>
    <w:docPart>
      <w:docPartPr>
        <w:name w:val="D0582E491F3E4A149B278B53C91356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632D18-2D56-4D7D-971A-383B8C484BF0}"/>
      </w:docPartPr>
      <w:docPartBody>
        <w:p w:rsidR="00CF3A54" w:rsidRDefault="00790920">
          <w:pPr>
            <w:pStyle w:val="D0582E491F3E4A149B278B53C91356B6"/>
          </w:pPr>
          <w:r>
            <w:t>[Street Address]</w:t>
          </w:r>
        </w:p>
      </w:docPartBody>
    </w:docPart>
    <w:docPart>
      <w:docPartPr>
        <w:name w:val="3F3B1D580BD6469F9FA2D5A351B820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D6D237-B819-4051-B449-E61490F0C406}"/>
      </w:docPartPr>
      <w:docPartBody>
        <w:p w:rsidR="00CF3A54" w:rsidRDefault="00790920">
          <w:pPr>
            <w:pStyle w:val="3F3B1D580BD6469F9FA2D5A351B8208B"/>
          </w:pPr>
          <w:r>
            <w:t>[City, ST  ZIP Code]</w:t>
          </w:r>
        </w:p>
      </w:docPartBody>
    </w:docPart>
    <w:docPart>
      <w:docPartPr>
        <w:name w:val="CA99116A2E0744FE968997A5E67F83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5461C6-86CE-4787-9DC8-C0FD55685F03}"/>
      </w:docPartPr>
      <w:docPartBody>
        <w:p w:rsidR="00CF3A54" w:rsidRDefault="00790920">
          <w:pPr>
            <w:pStyle w:val="CA99116A2E0744FE968997A5E67F8399"/>
          </w:pPr>
          <w:r>
            <w:t>[phone]</w:t>
          </w:r>
        </w:p>
      </w:docPartBody>
    </w:docPart>
    <w:docPart>
      <w:docPartPr>
        <w:name w:val="3E8098E1A5574F33861BD80E9C118E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D095B8-9BB9-4108-8B91-58707EA2B41B}"/>
      </w:docPartPr>
      <w:docPartBody>
        <w:p w:rsidR="00CF3A54" w:rsidRDefault="00790920">
          <w:pPr>
            <w:pStyle w:val="3E8098E1A5574F33861BD80E9C118EA9"/>
          </w:pPr>
          <w:r>
            <w:t>[fax]</w:t>
          </w:r>
        </w:p>
      </w:docPartBody>
    </w:docPart>
    <w:docPart>
      <w:docPartPr>
        <w:name w:val="05F2306BA420442291D6F5187696ED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E8D904-AE8E-4E73-B52D-0E7D68AD8AA0}"/>
      </w:docPartPr>
      <w:docPartBody>
        <w:p w:rsidR="00CF3A54" w:rsidRDefault="00790920">
          <w:pPr>
            <w:pStyle w:val="05F2306BA420442291D6F5187696ED5D"/>
          </w:pPr>
          <w:r>
            <w:t>[email]</w:t>
          </w:r>
        </w:p>
      </w:docPartBody>
    </w:docPart>
    <w:docPart>
      <w:docPartPr>
        <w:name w:val="B92787B4C55649C38FF4EA5BC8D108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4D5DCF-9972-4E30-9DC6-25FF75C5E10C}"/>
      </w:docPartPr>
      <w:docPartBody>
        <w:p w:rsidR="00CF3A54" w:rsidRDefault="00790920">
          <w:pPr>
            <w:pStyle w:val="B92787B4C55649C38FF4EA5BC8D10841"/>
          </w:pPr>
          <w:r>
            <w:t>[Month Year]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920"/>
    <w:rsid w:val="007869AD"/>
    <w:rsid w:val="00790920"/>
    <w:rsid w:val="00CF3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9DAF9B801F6476E93E33502495F0E94">
    <w:name w:val="39DAF9B801F6476E93E33502495F0E94"/>
  </w:style>
  <w:style w:type="paragraph" w:customStyle="1" w:styleId="017374A9664A4B2EB33493973F9F24AC">
    <w:name w:val="017374A9664A4B2EB33493973F9F24AC"/>
  </w:style>
  <w:style w:type="paragraph" w:customStyle="1" w:styleId="FFB3DA53BAD143FB85BF69374DE18390">
    <w:name w:val="FFB3DA53BAD143FB85BF69374DE18390"/>
  </w:style>
  <w:style w:type="paragraph" w:customStyle="1" w:styleId="2886C1C3DDB04E7499A00645F43950E2">
    <w:name w:val="2886C1C3DDB04E7499A00645F43950E2"/>
  </w:style>
  <w:style w:type="paragraph" w:customStyle="1" w:styleId="9B9AF71D7FDF4424AEBAC20363389B58">
    <w:name w:val="9B9AF71D7FDF4424AEBAC20363389B58"/>
  </w:style>
  <w:style w:type="paragraph" w:customStyle="1" w:styleId="148B834900D5434E98427829B5F818EC">
    <w:name w:val="148B834900D5434E98427829B5F818EC"/>
  </w:style>
  <w:style w:type="paragraph" w:customStyle="1" w:styleId="1F75FE75755A4D7CA5E720C2BAA58541">
    <w:name w:val="1F75FE75755A4D7CA5E720C2BAA58541"/>
  </w:style>
  <w:style w:type="paragraph" w:customStyle="1" w:styleId="8FFE0EA370174FEEB80480AE02A4040A">
    <w:name w:val="8FFE0EA370174FEEB80480AE02A4040A"/>
  </w:style>
  <w:style w:type="paragraph" w:customStyle="1" w:styleId="25AC6EB112D142B2B9096D494CBCA1E2">
    <w:name w:val="25AC6EB112D142B2B9096D494CBCA1E2"/>
  </w:style>
  <w:style w:type="paragraph" w:customStyle="1" w:styleId="59873577F3914DE88D3E272E34DF2528">
    <w:name w:val="59873577F3914DE88D3E272E34DF2528"/>
  </w:style>
  <w:style w:type="paragraph" w:customStyle="1" w:styleId="13CC3431EEF741AFB03C6E2B69412616">
    <w:name w:val="13CC3431EEF741AFB03C6E2B69412616"/>
  </w:style>
  <w:style w:type="paragraph" w:customStyle="1" w:styleId="E2A743E3ACFB4948823D47A23EDD5E9D">
    <w:name w:val="E2A743E3ACFB4948823D47A23EDD5E9D"/>
  </w:style>
  <w:style w:type="paragraph" w:customStyle="1" w:styleId="92430566186845D789636AEF9FFBD12A">
    <w:name w:val="92430566186845D789636AEF9FFBD12A"/>
  </w:style>
  <w:style w:type="paragraph" w:customStyle="1" w:styleId="59C7CF17B9DF4B7EAE2995156A4353CA">
    <w:name w:val="59C7CF17B9DF4B7EAE2995156A4353CA"/>
  </w:style>
  <w:style w:type="paragraph" w:customStyle="1" w:styleId="BC52A0802F5745CE9DECFA74B396276A">
    <w:name w:val="BC52A0802F5745CE9DECFA74B396276A"/>
  </w:style>
  <w:style w:type="paragraph" w:customStyle="1" w:styleId="B049D3D203EA4C18B45A08335535B798">
    <w:name w:val="B049D3D203EA4C18B45A08335535B798"/>
  </w:style>
  <w:style w:type="paragraph" w:customStyle="1" w:styleId="F82B13A9B7C1474A8481861952E19438">
    <w:name w:val="F82B13A9B7C1474A8481861952E19438"/>
  </w:style>
  <w:style w:type="paragraph" w:customStyle="1" w:styleId="EE1C59385AEB4786B92E16665C3589BE">
    <w:name w:val="EE1C59385AEB4786B92E16665C3589BE"/>
  </w:style>
  <w:style w:type="paragraph" w:customStyle="1" w:styleId="AEA6F22D79614C84B9BE4F64A08D2FDF">
    <w:name w:val="AEA6F22D79614C84B9BE4F64A08D2FDF"/>
  </w:style>
  <w:style w:type="paragraph" w:customStyle="1" w:styleId="0E63D5196E514DF1B984FAECCAC162F6">
    <w:name w:val="0E63D5196E514DF1B984FAECCAC162F6"/>
  </w:style>
  <w:style w:type="paragraph" w:customStyle="1" w:styleId="44CC19F1D738463AA34899CEAE419D95">
    <w:name w:val="44CC19F1D738463AA34899CEAE419D95"/>
  </w:style>
  <w:style w:type="paragraph" w:customStyle="1" w:styleId="B0DBBFD072084EDB9A0650FA6970383C">
    <w:name w:val="B0DBBFD072084EDB9A0650FA6970383C"/>
  </w:style>
  <w:style w:type="paragraph" w:customStyle="1" w:styleId="FBB43EB0BE9A41D99BECE20690F4AF8F">
    <w:name w:val="FBB43EB0BE9A41D99BECE20690F4AF8F"/>
  </w:style>
  <w:style w:type="paragraph" w:customStyle="1" w:styleId="F20ED36607084A099EB8C0041D9B8B56">
    <w:name w:val="F20ED36607084A099EB8C0041D9B8B56"/>
  </w:style>
  <w:style w:type="paragraph" w:customStyle="1" w:styleId="57CB11A5034A470BB4DC57B291C1D01F">
    <w:name w:val="57CB11A5034A470BB4DC57B291C1D01F"/>
  </w:style>
  <w:style w:type="paragraph" w:customStyle="1" w:styleId="D112D932FE2C4A6DB1C4F135D6825BA6">
    <w:name w:val="D112D932FE2C4A6DB1C4F135D6825BA6"/>
  </w:style>
  <w:style w:type="paragraph" w:customStyle="1" w:styleId="E53A8D42CBB3441984E67AF587298ADC">
    <w:name w:val="E53A8D42CBB3441984E67AF587298ADC"/>
  </w:style>
  <w:style w:type="paragraph" w:customStyle="1" w:styleId="9316C3C584A44AD5A3644C1F428D90B2">
    <w:name w:val="9316C3C584A44AD5A3644C1F428D90B2"/>
  </w:style>
  <w:style w:type="paragraph" w:customStyle="1" w:styleId="4FEE0EC687C84C2EA1062A756355330B">
    <w:name w:val="4FEE0EC687C84C2EA1062A756355330B"/>
  </w:style>
  <w:style w:type="paragraph" w:customStyle="1" w:styleId="D6FC10DD155145D49A155B95CD7355D3">
    <w:name w:val="D6FC10DD155145D49A155B95CD7355D3"/>
  </w:style>
  <w:style w:type="paragraph" w:customStyle="1" w:styleId="E0DD8572B11E4294AE5EA2B9158230F2">
    <w:name w:val="E0DD8572B11E4294AE5EA2B9158230F2"/>
  </w:style>
  <w:style w:type="paragraph" w:customStyle="1" w:styleId="FC9B081D291B4FF2B093D458E12CA638">
    <w:name w:val="FC9B081D291B4FF2B093D458E12CA638"/>
  </w:style>
  <w:style w:type="paragraph" w:customStyle="1" w:styleId="29B9532EA1D0477EB73A94521CB1097E">
    <w:name w:val="29B9532EA1D0477EB73A94521CB1097E"/>
  </w:style>
  <w:style w:type="paragraph" w:customStyle="1" w:styleId="6D2ED127C01848EA990E286E3EF8FD38">
    <w:name w:val="6D2ED127C01848EA990E286E3EF8FD38"/>
  </w:style>
  <w:style w:type="paragraph" w:customStyle="1" w:styleId="73186341962644F39FA15F8C9D521703">
    <w:name w:val="73186341962644F39FA15F8C9D521703"/>
  </w:style>
  <w:style w:type="paragraph" w:customStyle="1" w:styleId="5F96B1B753944514AFBDF94FF41A15E5">
    <w:name w:val="5F96B1B753944514AFBDF94FF41A15E5"/>
  </w:style>
  <w:style w:type="paragraph" w:customStyle="1" w:styleId="A4722E857E994653A369B45DF34F026B">
    <w:name w:val="A4722E857E994653A369B45DF34F026B"/>
  </w:style>
  <w:style w:type="paragraph" w:customStyle="1" w:styleId="44BBA1EA38C1480FA971768E03FA2A32">
    <w:name w:val="44BBA1EA38C1480FA971768E03FA2A32"/>
  </w:style>
  <w:style w:type="paragraph" w:customStyle="1" w:styleId="9AE0ABF3F2114568992669DB0341777A">
    <w:name w:val="9AE0ABF3F2114568992669DB0341777A"/>
  </w:style>
  <w:style w:type="paragraph" w:customStyle="1" w:styleId="98110007B76840C784A8C4343038EA81">
    <w:name w:val="98110007B76840C784A8C4343038EA81"/>
  </w:style>
  <w:style w:type="paragraph" w:customStyle="1" w:styleId="BD79E758101B4E3AA89E9AA18BC46429">
    <w:name w:val="BD79E758101B4E3AA89E9AA18BC46429"/>
  </w:style>
  <w:style w:type="paragraph" w:customStyle="1" w:styleId="BB08EA14A2DC4C1FA4FEAA2A35FF56FC">
    <w:name w:val="BB08EA14A2DC4C1FA4FEAA2A35FF56FC"/>
  </w:style>
  <w:style w:type="paragraph" w:customStyle="1" w:styleId="D0582E491F3E4A149B278B53C91356B6">
    <w:name w:val="D0582E491F3E4A149B278B53C91356B6"/>
  </w:style>
  <w:style w:type="paragraph" w:customStyle="1" w:styleId="3F3B1D580BD6469F9FA2D5A351B8208B">
    <w:name w:val="3F3B1D580BD6469F9FA2D5A351B8208B"/>
  </w:style>
  <w:style w:type="paragraph" w:customStyle="1" w:styleId="CA99116A2E0744FE968997A5E67F8399">
    <w:name w:val="CA99116A2E0744FE968997A5E67F8399"/>
  </w:style>
  <w:style w:type="paragraph" w:customStyle="1" w:styleId="3E8098E1A5574F33861BD80E9C118EA9">
    <w:name w:val="3E8098E1A5574F33861BD80E9C118EA9"/>
  </w:style>
  <w:style w:type="paragraph" w:customStyle="1" w:styleId="05F2306BA420442291D6F5187696ED5D">
    <w:name w:val="05F2306BA420442291D6F5187696ED5D"/>
  </w:style>
  <w:style w:type="paragraph" w:customStyle="1" w:styleId="B92787B4C55649C38FF4EA5BC8D10841">
    <w:name w:val="B92787B4C55649C38FF4EA5BC8D10841"/>
  </w:style>
  <w:style w:type="paragraph" w:customStyle="1" w:styleId="281078A2B46D4E9D92ADD0CF66636F37">
    <w:name w:val="281078A2B46D4E9D92ADD0CF66636F37"/>
  </w:style>
  <w:style w:type="paragraph" w:customStyle="1" w:styleId="322952CFB62B470984D75A343529F768">
    <w:name w:val="322952CFB62B470984D75A343529F768"/>
  </w:style>
  <w:style w:type="paragraph" w:customStyle="1" w:styleId="0BD81EDE9E7148C0ACB3C252FF25B214">
    <w:name w:val="0BD81EDE9E7148C0ACB3C252FF25B214"/>
  </w:style>
  <w:style w:type="paragraph" w:customStyle="1" w:styleId="BC6099D4A49F472C8D1FE1F11709CDA9">
    <w:name w:val="BC6099D4A49F472C8D1FE1F11709CDA9"/>
  </w:style>
  <w:style w:type="paragraph" w:customStyle="1" w:styleId="4A42F9993BF84DBFB66AFD33FC98D1AA">
    <w:name w:val="4A42F9993BF84DBFB66AFD33FC98D1AA"/>
  </w:style>
  <w:style w:type="paragraph" w:customStyle="1" w:styleId="8A69A2457A22424886693EF1701BC54D">
    <w:name w:val="8A69A2457A22424886693EF1701BC54D"/>
  </w:style>
  <w:style w:type="paragraph" w:customStyle="1" w:styleId="58AA0CC174744E33A6528F5952435AC5">
    <w:name w:val="58AA0CC174744E33A6528F5952435AC5"/>
  </w:style>
  <w:style w:type="paragraph" w:customStyle="1" w:styleId="74735CD2DF4242C3AB756D002515D25C">
    <w:name w:val="74735CD2DF4242C3AB756D002515D25C"/>
  </w:style>
  <w:style w:type="paragraph" w:customStyle="1" w:styleId="98E3FC3007A649A58510502D95AEB6A1">
    <w:name w:val="98E3FC3007A649A58510502D95AEB6A1"/>
  </w:style>
  <w:style w:type="paragraph" w:customStyle="1" w:styleId="AB2ED34D3B354077BC20466DBF8D3C67">
    <w:name w:val="AB2ED34D3B354077BC20466DBF8D3C67"/>
  </w:style>
  <w:style w:type="paragraph" w:customStyle="1" w:styleId="90E2B8832B54426A960615DF513EA9EF">
    <w:name w:val="90E2B8832B54426A960615DF513EA9EF"/>
  </w:style>
  <w:style w:type="paragraph" w:customStyle="1" w:styleId="71310F37413A47EA9BB1D96387DEF206">
    <w:name w:val="71310F37413A47EA9BB1D96387DEF206"/>
  </w:style>
  <w:style w:type="paragraph" w:customStyle="1" w:styleId="21C2AD9EC8564A31BED78C009169100F">
    <w:name w:val="21C2AD9EC8564A31BED78C009169100F"/>
  </w:style>
  <w:style w:type="paragraph" w:customStyle="1" w:styleId="73DB2A1E50FA4D75969D1F2734FA73F9">
    <w:name w:val="73DB2A1E50FA4D75969D1F2734FA73F9"/>
  </w:style>
  <w:style w:type="paragraph" w:customStyle="1" w:styleId="367071AB95BA4EC88EFB71DA7D84B2F7">
    <w:name w:val="367071AB95BA4EC88EFB71DA7D84B2F7"/>
  </w:style>
  <w:style w:type="paragraph" w:customStyle="1" w:styleId="208E442C4E744CEBA79E0039F62EFC70">
    <w:name w:val="208E442C4E744CEBA79E0039F62EFC70"/>
  </w:style>
  <w:style w:type="paragraph" w:customStyle="1" w:styleId="3E292C5E935D478F9F5707F0AA939A28">
    <w:name w:val="3E292C5E935D478F9F5707F0AA939A28"/>
  </w:style>
  <w:style w:type="paragraph" w:customStyle="1" w:styleId="51553F4A2D734A39BF3718786F31969C">
    <w:name w:val="51553F4A2D734A39BF3718786F31969C"/>
  </w:style>
  <w:style w:type="paragraph" w:customStyle="1" w:styleId="98C4985DFA2C45CA945F6043EB78542C">
    <w:name w:val="98C4985DFA2C45CA945F6043EB78542C"/>
  </w:style>
  <w:style w:type="paragraph" w:customStyle="1" w:styleId="778D3BBB7483489689338CFED5599A2A">
    <w:name w:val="778D3BBB7483489689338CFED5599A2A"/>
  </w:style>
  <w:style w:type="paragraph" w:customStyle="1" w:styleId="11E64D35DFC64F7B8085D7BD223D1EC0">
    <w:name w:val="11E64D35DFC64F7B8085D7BD223D1EC0"/>
  </w:style>
  <w:style w:type="paragraph" w:customStyle="1" w:styleId="1525FE3D6C9D43B58A6277EF5B9C71F5">
    <w:name w:val="1525FE3D6C9D43B58A6277EF5B9C71F5"/>
  </w:style>
  <w:style w:type="paragraph" w:customStyle="1" w:styleId="6531CBBBA0AD4FA093E14C681B5F180B">
    <w:name w:val="6531CBBBA0AD4FA093E14C681B5F180B"/>
  </w:style>
  <w:style w:type="paragraph" w:customStyle="1" w:styleId="B8892E56435348A487893BD1A0DCBFF8">
    <w:name w:val="B8892E56435348A487893BD1A0DCBFF8"/>
  </w:style>
  <w:style w:type="paragraph" w:customStyle="1" w:styleId="A4A5CE8B07E840DF85EF2C4387596C8A">
    <w:name w:val="A4A5CE8B07E840DF85EF2C4387596C8A"/>
  </w:style>
  <w:style w:type="paragraph" w:customStyle="1" w:styleId="D915316317534851B8105E70CFAADDC1">
    <w:name w:val="D915316317534851B8105E70CFAADDC1"/>
  </w:style>
  <w:style w:type="paragraph" w:customStyle="1" w:styleId="0B27F408857043239E720D049B3C8838">
    <w:name w:val="0B27F408857043239E720D049B3C8838"/>
  </w:style>
  <w:style w:type="paragraph" w:customStyle="1" w:styleId="E4AD6FE393A3494CA85B08347BEA03FD">
    <w:name w:val="E4AD6FE393A3494CA85B08347BEA03FD"/>
  </w:style>
  <w:style w:type="paragraph" w:customStyle="1" w:styleId="6059253E0D304EE6AC729C65DFEBBDF3">
    <w:name w:val="6059253E0D304EE6AC729C65DFEBBDF3"/>
  </w:style>
  <w:style w:type="paragraph" w:customStyle="1" w:styleId="AFE2ECABBF5E495D8C6D05E09F7529CB">
    <w:name w:val="AFE2ECABBF5E495D8C6D05E09F7529CB"/>
  </w:style>
  <w:style w:type="paragraph" w:customStyle="1" w:styleId="8FCC15540AFD4B9FA31573472A309D03">
    <w:name w:val="8FCC15540AFD4B9FA31573472A309D03"/>
  </w:style>
  <w:style w:type="paragraph" w:customStyle="1" w:styleId="998766F1B088440CBFA539CB2E5BCA92">
    <w:name w:val="998766F1B088440CBFA539CB2E5BCA9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9DAF9B801F6476E93E33502495F0E94">
    <w:name w:val="39DAF9B801F6476E93E33502495F0E94"/>
  </w:style>
  <w:style w:type="paragraph" w:customStyle="1" w:styleId="017374A9664A4B2EB33493973F9F24AC">
    <w:name w:val="017374A9664A4B2EB33493973F9F24AC"/>
  </w:style>
  <w:style w:type="paragraph" w:customStyle="1" w:styleId="FFB3DA53BAD143FB85BF69374DE18390">
    <w:name w:val="FFB3DA53BAD143FB85BF69374DE18390"/>
  </w:style>
  <w:style w:type="paragraph" w:customStyle="1" w:styleId="2886C1C3DDB04E7499A00645F43950E2">
    <w:name w:val="2886C1C3DDB04E7499A00645F43950E2"/>
  </w:style>
  <w:style w:type="paragraph" w:customStyle="1" w:styleId="9B9AF71D7FDF4424AEBAC20363389B58">
    <w:name w:val="9B9AF71D7FDF4424AEBAC20363389B58"/>
  </w:style>
  <w:style w:type="paragraph" w:customStyle="1" w:styleId="148B834900D5434E98427829B5F818EC">
    <w:name w:val="148B834900D5434E98427829B5F818EC"/>
  </w:style>
  <w:style w:type="paragraph" w:customStyle="1" w:styleId="1F75FE75755A4D7CA5E720C2BAA58541">
    <w:name w:val="1F75FE75755A4D7CA5E720C2BAA58541"/>
  </w:style>
  <w:style w:type="paragraph" w:customStyle="1" w:styleId="8FFE0EA370174FEEB80480AE02A4040A">
    <w:name w:val="8FFE0EA370174FEEB80480AE02A4040A"/>
  </w:style>
  <w:style w:type="paragraph" w:customStyle="1" w:styleId="25AC6EB112D142B2B9096D494CBCA1E2">
    <w:name w:val="25AC6EB112D142B2B9096D494CBCA1E2"/>
  </w:style>
  <w:style w:type="paragraph" w:customStyle="1" w:styleId="59873577F3914DE88D3E272E34DF2528">
    <w:name w:val="59873577F3914DE88D3E272E34DF2528"/>
  </w:style>
  <w:style w:type="paragraph" w:customStyle="1" w:styleId="13CC3431EEF741AFB03C6E2B69412616">
    <w:name w:val="13CC3431EEF741AFB03C6E2B69412616"/>
  </w:style>
  <w:style w:type="paragraph" w:customStyle="1" w:styleId="E2A743E3ACFB4948823D47A23EDD5E9D">
    <w:name w:val="E2A743E3ACFB4948823D47A23EDD5E9D"/>
  </w:style>
  <w:style w:type="paragraph" w:customStyle="1" w:styleId="92430566186845D789636AEF9FFBD12A">
    <w:name w:val="92430566186845D789636AEF9FFBD12A"/>
  </w:style>
  <w:style w:type="paragraph" w:customStyle="1" w:styleId="59C7CF17B9DF4B7EAE2995156A4353CA">
    <w:name w:val="59C7CF17B9DF4B7EAE2995156A4353CA"/>
  </w:style>
  <w:style w:type="paragraph" w:customStyle="1" w:styleId="BC52A0802F5745CE9DECFA74B396276A">
    <w:name w:val="BC52A0802F5745CE9DECFA74B396276A"/>
  </w:style>
  <w:style w:type="paragraph" w:customStyle="1" w:styleId="B049D3D203EA4C18B45A08335535B798">
    <w:name w:val="B049D3D203EA4C18B45A08335535B798"/>
  </w:style>
  <w:style w:type="paragraph" w:customStyle="1" w:styleId="F82B13A9B7C1474A8481861952E19438">
    <w:name w:val="F82B13A9B7C1474A8481861952E19438"/>
  </w:style>
  <w:style w:type="paragraph" w:customStyle="1" w:styleId="EE1C59385AEB4786B92E16665C3589BE">
    <w:name w:val="EE1C59385AEB4786B92E16665C3589BE"/>
  </w:style>
  <w:style w:type="paragraph" w:customStyle="1" w:styleId="AEA6F22D79614C84B9BE4F64A08D2FDF">
    <w:name w:val="AEA6F22D79614C84B9BE4F64A08D2FDF"/>
  </w:style>
  <w:style w:type="paragraph" w:customStyle="1" w:styleId="0E63D5196E514DF1B984FAECCAC162F6">
    <w:name w:val="0E63D5196E514DF1B984FAECCAC162F6"/>
  </w:style>
  <w:style w:type="paragraph" w:customStyle="1" w:styleId="44CC19F1D738463AA34899CEAE419D95">
    <w:name w:val="44CC19F1D738463AA34899CEAE419D95"/>
  </w:style>
  <w:style w:type="paragraph" w:customStyle="1" w:styleId="B0DBBFD072084EDB9A0650FA6970383C">
    <w:name w:val="B0DBBFD072084EDB9A0650FA6970383C"/>
  </w:style>
  <w:style w:type="paragraph" w:customStyle="1" w:styleId="FBB43EB0BE9A41D99BECE20690F4AF8F">
    <w:name w:val="FBB43EB0BE9A41D99BECE20690F4AF8F"/>
  </w:style>
  <w:style w:type="paragraph" w:customStyle="1" w:styleId="F20ED36607084A099EB8C0041D9B8B56">
    <w:name w:val="F20ED36607084A099EB8C0041D9B8B56"/>
  </w:style>
  <w:style w:type="paragraph" w:customStyle="1" w:styleId="57CB11A5034A470BB4DC57B291C1D01F">
    <w:name w:val="57CB11A5034A470BB4DC57B291C1D01F"/>
  </w:style>
  <w:style w:type="paragraph" w:customStyle="1" w:styleId="D112D932FE2C4A6DB1C4F135D6825BA6">
    <w:name w:val="D112D932FE2C4A6DB1C4F135D6825BA6"/>
  </w:style>
  <w:style w:type="paragraph" w:customStyle="1" w:styleId="E53A8D42CBB3441984E67AF587298ADC">
    <w:name w:val="E53A8D42CBB3441984E67AF587298ADC"/>
  </w:style>
  <w:style w:type="paragraph" w:customStyle="1" w:styleId="9316C3C584A44AD5A3644C1F428D90B2">
    <w:name w:val="9316C3C584A44AD5A3644C1F428D90B2"/>
  </w:style>
  <w:style w:type="paragraph" w:customStyle="1" w:styleId="4FEE0EC687C84C2EA1062A756355330B">
    <w:name w:val="4FEE0EC687C84C2EA1062A756355330B"/>
  </w:style>
  <w:style w:type="paragraph" w:customStyle="1" w:styleId="D6FC10DD155145D49A155B95CD7355D3">
    <w:name w:val="D6FC10DD155145D49A155B95CD7355D3"/>
  </w:style>
  <w:style w:type="paragraph" w:customStyle="1" w:styleId="E0DD8572B11E4294AE5EA2B9158230F2">
    <w:name w:val="E0DD8572B11E4294AE5EA2B9158230F2"/>
  </w:style>
  <w:style w:type="paragraph" w:customStyle="1" w:styleId="FC9B081D291B4FF2B093D458E12CA638">
    <w:name w:val="FC9B081D291B4FF2B093D458E12CA638"/>
  </w:style>
  <w:style w:type="paragraph" w:customStyle="1" w:styleId="29B9532EA1D0477EB73A94521CB1097E">
    <w:name w:val="29B9532EA1D0477EB73A94521CB1097E"/>
  </w:style>
  <w:style w:type="paragraph" w:customStyle="1" w:styleId="6D2ED127C01848EA990E286E3EF8FD38">
    <w:name w:val="6D2ED127C01848EA990E286E3EF8FD38"/>
  </w:style>
  <w:style w:type="paragraph" w:customStyle="1" w:styleId="73186341962644F39FA15F8C9D521703">
    <w:name w:val="73186341962644F39FA15F8C9D521703"/>
  </w:style>
  <w:style w:type="paragraph" w:customStyle="1" w:styleId="5F96B1B753944514AFBDF94FF41A15E5">
    <w:name w:val="5F96B1B753944514AFBDF94FF41A15E5"/>
  </w:style>
  <w:style w:type="paragraph" w:customStyle="1" w:styleId="A4722E857E994653A369B45DF34F026B">
    <w:name w:val="A4722E857E994653A369B45DF34F026B"/>
  </w:style>
  <w:style w:type="paragraph" w:customStyle="1" w:styleId="44BBA1EA38C1480FA971768E03FA2A32">
    <w:name w:val="44BBA1EA38C1480FA971768E03FA2A32"/>
  </w:style>
  <w:style w:type="paragraph" w:customStyle="1" w:styleId="9AE0ABF3F2114568992669DB0341777A">
    <w:name w:val="9AE0ABF3F2114568992669DB0341777A"/>
  </w:style>
  <w:style w:type="paragraph" w:customStyle="1" w:styleId="98110007B76840C784A8C4343038EA81">
    <w:name w:val="98110007B76840C784A8C4343038EA81"/>
  </w:style>
  <w:style w:type="paragraph" w:customStyle="1" w:styleId="BD79E758101B4E3AA89E9AA18BC46429">
    <w:name w:val="BD79E758101B4E3AA89E9AA18BC46429"/>
  </w:style>
  <w:style w:type="paragraph" w:customStyle="1" w:styleId="BB08EA14A2DC4C1FA4FEAA2A35FF56FC">
    <w:name w:val="BB08EA14A2DC4C1FA4FEAA2A35FF56FC"/>
  </w:style>
  <w:style w:type="paragraph" w:customStyle="1" w:styleId="D0582E491F3E4A149B278B53C91356B6">
    <w:name w:val="D0582E491F3E4A149B278B53C91356B6"/>
  </w:style>
  <w:style w:type="paragraph" w:customStyle="1" w:styleId="3F3B1D580BD6469F9FA2D5A351B8208B">
    <w:name w:val="3F3B1D580BD6469F9FA2D5A351B8208B"/>
  </w:style>
  <w:style w:type="paragraph" w:customStyle="1" w:styleId="CA99116A2E0744FE968997A5E67F8399">
    <w:name w:val="CA99116A2E0744FE968997A5E67F8399"/>
  </w:style>
  <w:style w:type="paragraph" w:customStyle="1" w:styleId="3E8098E1A5574F33861BD80E9C118EA9">
    <w:name w:val="3E8098E1A5574F33861BD80E9C118EA9"/>
  </w:style>
  <w:style w:type="paragraph" w:customStyle="1" w:styleId="05F2306BA420442291D6F5187696ED5D">
    <w:name w:val="05F2306BA420442291D6F5187696ED5D"/>
  </w:style>
  <w:style w:type="paragraph" w:customStyle="1" w:styleId="B92787B4C55649C38FF4EA5BC8D10841">
    <w:name w:val="B92787B4C55649C38FF4EA5BC8D10841"/>
  </w:style>
  <w:style w:type="paragraph" w:customStyle="1" w:styleId="281078A2B46D4E9D92ADD0CF66636F37">
    <w:name w:val="281078A2B46D4E9D92ADD0CF66636F37"/>
  </w:style>
  <w:style w:type="paragraph" w:customStyle="1" w:styleId="322952CFB62B470984D75A343529F768">
    <w:name w:val="322952CFB62B470984D75A343529F768"/>
  </w:style>
  <w:style w:type="paragraph" w:customStyle="1" w:styleId="0BD81EDE9E7148C0ACB3C252FF25B214">
    <w:name w:val="0BD81EDE9E7148C0ACB3C252FF25B214"/>
  </w:style>
  <w:style w:type="paragraph" w:customStyle="1" w:styleId="BC6099D4A49F472C8D1FE1F11709CDA9">
    <w:name w:val="BC6099D4A49F472C8D1FE1F11709CDA9"/>
  </w:style>
  <w:style w:type="paragraph" w:customStyle="1" w:styleId="4A42F9993BF84DBFB66AFD33FC98D1AA">
    <w:name w:val="4A42F9993BF84DBFB66AFD33FC98D1AA"/>
  </w:style>
  <w:style w:type="paragraph" w:customStyle="1" w:styleId="8A69A2457A22424886693EF1701BC54D">
    <w:name w:val="8A69A2457A22424886693EF1701BC54D"/>
  </w:style>
  <w:style w:type="paragraph" w:customStyle="1" w:styleId="58AA0CC174744E33A6528F5952435AC5">
    <w:name w:val="58AA0CC174744E33A6528F5952435AC5"/>
  </w:style>
  <w:style w:type="paragraph" w:customStyle="1" w:styleId="74735CD2DF4242C3AB756D002515D25C">
    <w:name w:val="74735CD2DF4242C3AB756D002515D25C"/>
  </w:style>
  <w:style w:type="paragraph" w:customStyle="1" w:styleId="98E3FC3007A649A58510502D95AEB6A1">
    <w:name w:val="98E3FC3007A649A58510502D95AEB6A1"/>
  </w:style>
  <w:style w:type="paragraph" w:customStyle="1" w:styleId="AB2ED34D3B354077BC20466DBF8D3C67">
    <w:name w:val="AB2ED34D3B354077BC20466DBF8D3C67"/>
  </w:style>
  <w:style w:type="paragraph" w:customStyle="1" w:styleId="90E2B8832B54426A960615DF513EA9EF">
    <w:name w:val="90E2B8832B54426A960615DF513EA9EF"/>
  </w:style>
  <w:style w:type="paragraph" w:customStyle="1" w:styleId="71310F37413A47EA9BB1D96387DEF206">
    <w:name w:val="71310F37413A47EA9BB1D96387DEF206"/>
  </w:style>
  <w:style w:type="paragraph" w:customStyle="1" w:styleId="21C2AD9EC8564A31BED78C009169100F">
    <w:name w:val="21C2AD9EC8564A31BED78C009169100F"/>
  </w:style>
  <w:style w:type="paragraph" w:customStyle="1" w:styleId="73DB2A1E50FA4D75969D1F2734FA73F9">
    <w:name w:val="73DB2A1E50FA4D75969D1F2734FA73F9"/>
  </w:style>
  <w:style w:type="paragraph" w:customStyle="1" w:styleId="367071AB95BA4EC88EFB71DA7D84B2F7">
    <w:name w:val="367071AB95BA4EC88EFB71DA7D84B2F7"/>
  </w:style>
  <w:style w:type="paragraph" w:customStyle="1" w:styleId="208E442C4E744CEBA79E0039F62EFC70">
    <w:name w:val="208E442C4E744CEBA79E0039F62EFC70"/>
  </w:style>
  <w:style w:type="paragraph" w:customStyle="1" w:styleId="3E292C5E935D478F9F5707F0AA939A28">
    <w:name w:val="3E292C5E935D478F9F5707F0AA939A28"/>
  </w:style>
  <w:style w:type="paragraph" w:customStyle="1" w:styleId="51553F4A2D734A39BF3718786F31969C">
    <w:name w:val="51553F4A2D734A39BF3718786F31969C"/>
  </w:style>
  <w:style w:type="paragraph" w:customStyle="1" w:styleId="98C4985DFA2C45CA945F6043EB78542C">
    <w:name w:val="98C4985DFA2C45CA945F6043EB78542C"/>
  </w:style>
  <w:style w:type="paragraph" w:customStyle="1" w:styleId="778D3BBB7483489689338CFED5599A2A">
    <w:name w:val="778D3BBB7483489689338CFED5599A2A"/>
  </w:style>
  <w:style w:type="paragraph" w:customStyle="1" w:styleId="11E64D35DFC64F7B8085D7BD223D1EC0">
    <w:name w:val="11E64D35DFC64F7B8085D7BD223D1EC0"/>
  </w:style>
  <w:style w:type="paragraph" w:customStyle="1" w:styleId="1525FE3D6C9D43B58A6277EF5B9C71F5">
    <w:name w:val="1525FE3D6C9D43B58A6277EF5B9C71F5"/>
  </w:style>
  <w:style w:type="paragraph" w:customStyle="1" w:styleId="6531CBBBA0AD4FA093E14C681B5F180B">
    <w:name w:val="6531CBBBA0AD4FA093E14C681B5F180B"/>
  </w:style>
  <w:style w:type="paragraph" w:customStyle="1" w:styleId="B8892E56435348A487893BD1A0DCBFF8">
    <w:name w:val="B8892E56435348A487893BD1A0DCBFF8"/>
  </w:style>
  <w:style w:type="paragraph" w:customStyle="1" w:styleId="A4A5CE8B07E840DF85EF2C4387596C8A">
    <w:name w:val="A4A5CE8B07E840DF85EF2C4387596C8A"/>
  </w:style>
  <w:style w:type="paragraph" w:customStyle="1" w:styleId="D915316317534851B8105E70CFAADDC1">
    <w:name w:val="D915316317534851B8105E70CFAADDC1"/>
  </w:style>
  <w:style w:type="paragraph" w:customStyle="1" w:styleId="0B27F408857043239E720D049B3C8838">
    <w:name w:val="0B27F408857043239E720D049B3C8838"/>
  </w:style>
  <w:style w:type="paragraph" w:customStyle="1" w:styleId="E4AD6FE393A3494CA85B08347BEA03FD">
    <w:name w:val="E4AD6FE393A3494CA85B08347BEA03FD"/>
  </w:style>
  <w:style w:type="paragraph" w:customStyle="1" w:styleId="6059253E0D304EE6AC729C65DFEBBDF3">
    <w:name w:val="6059253E0D304EE6AC729C65DFEBBDF3"/>
  </w:style>
  <w:style w:type="paragraph" w:customStyle="1" w:styleId="AFE2ECABBF5E495D8C6D05E09F7529CB">
    <w:name w:val="AFE2ECABBF5E495D8C6D05E09F7529CB"/>
  </w:style>
  <w:style w:type="paragraph" w:customStyle="1" w:styleId="8FCC15540AFD4B9FA31573472A309D03">
    <w:name w:val="8FCC15540AFD4B9FA31573472A309D03"/>
  </w:style>
  <w:style w:type="paragraph" w:customStyle="1" w:styleId="998766F1B088440CBFA539CB2E5BCA92">
    <w:name w:val="998766F1B088440CBFA539CB2E5BCA9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erve">
      <a:majorFont>
        <a:latin typeface="Century Gothic"/>
        <a:ea typeface=""/>
        <a:cs typeface=""/>
        <a:font script="Jpan" typeface="HGｺﾞｼｯｸM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entury Gothic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6EDDDB5EE6D98C44930B742096920B300400F5B6D36B3EF94B4E9A635CDF2A18F5B8" ma:contentTypeVersion="72" ma:contentTypeDescription="Create a new document." ma:contentTypeScope="" ma:versionID="a23e56308344d904b51738559c3d67c9">
  <xsd:schema xmlns:xsd="http://www.w3.org/2001/XMLSchema" xmlns:xs="http://www.w3.org/2001/XMLSchema" xmlns:p="http://schemas.microsoft.com/office/2006/metadata/properties" xmlns:ns2="4873beb7-5857-4685-be1f-d57550cc96cc" targetNamespace="http://schemas.microsoft.com/office/2006/metadata/properties" ma:root="true" ma:fieldsID="cd0908cc4600e77bf5da051303e00c8d" ns2:_="">
    <xsd:import namespace="4873beb7-5857-4685-be1f-d57550cc96cc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AverageRating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73beb7-5857-4685-be1f-d57550cc96cc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8:00:00Z" ma:format="DateTime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verageRating" ma:index="12" nillable="true" ma:displayName="Average Rating" ma:internalName="AverageRating" ma:readOnly="false">
      <xsd:simpleType>
        <xsd:restriction base="dms:Text"/>
      </xsd:simpleType>
    </xsd:element>
    <xsd:element name="BlockPublish" ma:index="13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4" nillable="true" ma:displayName="Bug Number" ma:default="" ma:internalName="BugNumber" ma:readOnly="false">
      <xsd:simpleType>
        <xsd:restriction base="dms:Text"/>
      </xsd:simpleType>
    </xsd:element>
    <xsd:element name="CampaignTagsTaxHTField0" ma:index="16" nillable="true" ma:taxonomy="true" ma:internalName="CampaignTagsTaxHTField0" ma:taxonomyFieldName="CampaignTags" ma:displayName="Campaigns" ma:readOnly="false" ma:default="" ma:fieldId="{1df42cc3-2301-4f11-a52a-6ead923c29ed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7" nillable="true" ma:displayName="Client Viewer" ma:default="" ma:internalName="TPClientViewer">
      <xsd:simpleType>
        <xsd:restriction base="dms:Text"/>
      </xsd:simpleType>
    </xsd:element>
    <xsd:element name="ClipArtFilename" ma:index="18" nillable="true" ma:displayName="Clip Art Name" ma:default="" ma:internalName="ClipArtFilename" ma:readOnly="false">
      <xsd:simpleType>
        <xsd:restriction base="dms:Text"/>
      </xsd:simpleType>
    </xsd:element>
    <xsd:element name="TPCommandLine" ma:index="19" nillable="true" ma:displayName="Command Line" ma:default="" ma:internalName="TPCommandLine">
      <xsd:simpleType>
        <xsd:restriction base="dms:Text"/>
      </xsd:simpleType>
    </xsd:element>
    <xsd:element name="TPComponent" ma:index="20" nillable="true" ma:displayName="Component" ma:default="" ma:internalName="TPComponent">
      <xsd:simpleType>
        <xsd:restriction base="dms:Text"/>
      </xsd:simpleType>
    </xsd:element>
    <xsd:element name="ContentItem" ma:index="21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3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6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7" nillable="true" ma:displayName="CSX Submission Market" ma:default="" ma:list="{2FBD1B11-2ACE-4FDC-B5A3-635D4ADF6F1B}" ma:internalName="CSXSubmissionMarket" ma:readOnly="false" ma:showField="MarketName" ma:web="4873beb7-5857-4685-be1f-d57550cc96cc">
      <xsd:simpleType>
        <xsd:restriction base="dms:Lookup"/>
      </xsd:simpleType>
    </xsd:element>
    <xsd:element name="CSXUpdate" ma:index="28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9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30" nillable="true" ma:displayName="Deleted?" ma:default="" ma:internalName="IsDeleted" ma:readOnly="false">
      <xsd:simpleType>
        <xsd:restriction base="dms:Boolean"/>
      </xsd:simpleType>
    </xsd:element>
    <xsd:element name="APDescription" ma:index="31" nillable="true" ma:displayName="Description" ma:default="" ma:internalName="APDescription" ma:readOnly="false">
      <xsd:simpleType>
        <xsd:restriction base="dms:Note"/>
      </xsd:simpleType>
    </xsd:element>
    <xsd:element name="DirectSourceMarket" ma:index="32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3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4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5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6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7" nillable="true" ma:displayName="Editorial Tags" ma:default="" ma:internalName="EditorialTags">
      <xsd:simpleType>
        <xsd:restriction base="dms:Unknown"/>
      </xsd:simpleType>
    </xsd:element>
    <xsd:element name="TPExecutable" ma:index="38" nillable="true" ma:displayName="Executable" ma:default="" ma:internalName="TPExecutable">
      <xsd:simpleType>
        <xsd:restriction base="dms:Text"/>
      </xsd:simpleType>
    </xsd:element>
    <xsd:element name="FeatureTagsTaxHTField0" ma:index="40" nillable="true" ma:taxonomy="true" ma:internalName="FeatureTagsTaxHTField0" ma:taxonomyFieldName="FeatureTags" ma:displayName="Features" ma:readOnly="false" ma:default="" ma:fieldId="{7fc0d542-15c6-4882-a8e3-13bca44403fb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1" nillable="true" ma:displayName="Friendly Name" ma:default="" ma:internalName="TPFriendlyName">
      <xsd:simpleType>
        <xsd:restriction base="dms:Text"/>
      </xsd:simpleType>
    </xsd:element>
    <xsd:element name="FriendlyTitle" ma:index="42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3" nillable="true" ma:displayName="Generate Images?" ma:default="true" ma:internalName="PrimaryImageGen">
      <xsd:simpleType>
        <xsd:restriction base="dms:Boolean"/>
      </xsd:simpleType>
    </xsd:element>
    <xsd:element name="HandoffToMSDN" ma:index="44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5" nillable="true" ma:displayName="InProjectListLookup" ma:list="{9E343742-310B-4684-A24C-1D137CB4B230}" ma:internalName="InProjectListLookup" ma:readOnly="true" ma:showField="InProjectLis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6" nillable="true" ma:displayName="Install Location" ma:default="" ma:internalName="TPInstallLocation">
      <xsd:simpleType>
        <xsd:restriction base="dms:Text"/>
      </xsd:simpleType>
    </xsd:element>
    <xsd:element name="InternalTagsTaxHTField0" ma:index="48" nillable="true" ma:taxonomy="true" ma:internalName="InternalTagsTaxHTField0" ma:taxonomyFieldName="InternalTags" ma:displayName="Internal Tags" ma:readOnly="false" ma:default="" ma:fieldId="{1490b8a4-2706-41ec-b5e3-73176dccf34e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9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50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1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2" nillable="true" ma:displayName="Last Complete Version Lookup" ma:default="" ma:list="{9E343742-310B-4684-A24C-1D137CB4B230}" ma:internalName="LastCompleteVersionLookup" ma:readOnly="true" ma:showField="LastComplete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3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4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5" nillable="true" ma:displayName="Last Preview Attempt Error" ma:default="" ma:list="{9E343742-310B-4684-A24C-1D137CB4B230}" ma:internalName="LastPreviewErrorLookup" ma:readOnly="true" ma:showField="LastPreview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6" nillable="true" ma:displayName="Last Preview Attempt Result" ma:default="" ma:list="{9E343742-310B-4684-A24C-1D137CB4B230}" ma:internalName="LastPreviewResultLookup" ma:readOnly="true" ma:showField="LastPreview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7" nillable="true" ma:displayName="Last Preview Attempted On" ma:default="" ma:list="{9E343742-310B-4684-A24C-1D137CB4B230}" ma:internalName="LastPreviewAttemptDateLookup" ma:readOnly="true" ma:showField="LastPreview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8" nillable="true" ma:displayName="Last Previewed By" ma:default="" ma:list="{9E343742-310B-4684-A24C-1D137CB4B230}" ma:internalName="LastPreviewedByLookup" ma:readOnly="true" ma:showField="LastPreview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9" nillable="true" ma:displayName="Last Previewed Date" ma:default="" ma:list="{9E343742-310B-4684-A24C-1D137CB4B230}" ma:internalName="LastPreviewTimeLookup" ma:readOnly="true" ma:showField="LastPreview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60" nillable="true" ma:displayName="Last Previewed Version" ma:default="" ma:list="{9E343742-310B-4684-A24C-1D137CB4B230}" ma:internalName="LastPreviewVersionLookup" ma:readOnly="true" ma:showField="LastPreview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1" nillable="true" ma:displayName="Last Publish Attempt Error" ma:default="" ma:list="{9E343742-310B-4684-A24C-1D137CB4B230}" ma:internalName="LastPublishErrorLookup" ma:readOnly="true" ma:showField="LastPublish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2" nillable="true" ma:displayName="Last Publish Attempt Result" ma:default="" ma:list="{9E343742-310B-4684-A24C-1D137CB4B230}" ma:internalName="LastPublishResultLookup" ma:readOnly="true" ma:showField="LastPublish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3" nillable="true" ma:displayName="Last Publish Attempted On" ma:default="" ma:list="{9E343742-310B-4684-A24C-1D137CB4B230}" ma:internalName="LastPublishAttemptDateLookup" ma:readOnly="true" ma:showField="LastPublish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4" nillable="true" ma:displayName="Last Published By" ma:default="" ma:list="{9E343742-310B-4684-A24C-1D137CB4B230}" ma:internalName="LastPublishedByLookup" ma:readOnly="true" ma:showField="LastPublish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5" nillable="true" ma:displayName="Last Published Date" ma:default="" ma:list="{9E343742-310B-4684-A24C-1D137CB4B230}" ma:internalName="LastPublishTimeLookup" ma:readOnly="true" ma:showField="LastPublish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6" nillable="true" ma:displayName="Last Published Version" ma:default="" ma:list="{9E343742-310B-4684-A24C-1D137CB4B230}" ma:internalName="LastPublishVersionLookup" ma:readOnly="true" ma:showField="LastPublish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7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8" nillable="true" ma:displayName="Legacy Data" ma:default="" ma:internalName="LegacyData" ma:readOnly="false">
      <xsd:simpleType>
        <xsd:restriction base="dms:Note"/>
      </xsd:simpleType>
    </xsd:element>
    <xsd:element name="TPLaunchHelpLink" ma:index="69" nillable="true" ma:displayName="Link to Launch Help Topic" ma:default="" ma:internalName="TPLaunchHelpLink">
      <xsd:simpleType>
        <xsd:restriction base="dms:Text"/>
      </xsd:simpleType>
    </xsd:element>
    <xsd:element name="LocComments" ma:index="70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1" nillable="true" ma:displayName="Loc Last Loc Attempt Version" ma:default="" ma:list="{7DD1DCEC-E449-43D3-891F-7DC62F62AD21}" ma:internalName="LocLastLocAttemptVersionLookup" ma:readOnly="false" ma:showField="LastLocAttemptVersion" ma:web="4873beb7-5857-4685-be1f-d57550cc96cc">
      <xsd:simpleType>
        <xsd:restriction base="dms:Lookup"/>
      </xsd:simpleType>
    </xsd:element>
    <xsd:element name="LocLastLocAttemptVersionTypeLookup" ma:index="72" nillable="true" ma:displayName="Loc Last Loc Attempt Version Type" ma:default="" ma:list="{7DD1DCEC-E449-43D3-891F-7DC62F62AD21}" ma:internalName="LocLastLocAttemptVersionTypeLookup" ma:readOnly="true" ma:showField="LastLocAttemptVersionType" ma:web="4873beb7-5857-4685-be1f-d57550cc96cc">
      <xsd:simpleType>
        <xsd:restriction base="dms:Lookup"/>
      </xsd:simpleType>
    </xsd:element>
    <xsd:element name="LocManualTestRequired" ma:index="73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4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5" nillable="true" ma:displayName="Loc New Published Version Lookup" ma:default="" ma:list="{7DD1DCEC-E449-43D3-891F-7DC62F62AD21}" ma:internalName="LocNewPublishedVersionLookup" ma:readOnly="true" ma:showField="NewPublishedVersion" ma:web="4873beb7-5857-4685-be1f-d57550cc96cc">
      <xsd:simpleType>
        <xsd:restriction base="dms:Lookup"/>
      </xsd:simpleType>
    </xsd:element>
    <xsd:element name="LocOverallHandbackStatusLookup" ma:index="76" nillable="true" ma:displayName="Loc Overall Handback Status" ma:default="" ma:list="{7DD1DCEC-E449-43D3-891F-7DC62F62AD21}" ma:internalName="LocOverallHandbackStatusLookup" ma:readOnly="true" ma:showField="OverallHandbackStatus" ma:web="4873beb7-5857-4685-be1f-d57550cc96cc">
      <xsd:simpleType>
        <xsd:restriction base="dms:Lookup"/>
      </xsd:simpleType>
    </xsd:element>
    <xsd:element name="LocOverallLocStatusLookup" ma:index="77" nillable="true" ma:displayName="Loc Overall Localize Status" ma:default="" ma:list="{7DD1DCEC-E449-43D3-891F-7DC62F62AD21}" ma:internalName="LocOverallLocStatusLookup" ma:readOnly="true" ma:showField="OverallLocStatus" ma:web="4873beb7-5857-4685-be1f-d57550cc96cc">
      <xsd:simpleType>
        <xsd:restriction base="dms:Lookup"/>
      </xsd:simpleType>
    </xsd:element>
    <xsd:element name="LocOverallPreviewStatusLookup" ma:index="78" nillable="true" ma:displayName="Loc Overall Preview Status" ma:default="" ma:list="{7DD1DCEC-E449-43D3-891F-7DC62F62AD21}" ma:internalName="LocOverallPreviewStatusLookup" ma:readOnly="true" ma:showField="OverallPreviewStatus" ma:web="4873beb7-5857-4685-be1f-d57550cc96cc">
      <xsd:simpleType>
        <xsd:restriction base="dms:Lookup"/>
      </xsd:simpleType>
    </xsd:element>
    <xsd:element name="LocOverallPublishStatusLookup" ma:index="79" nillable="true" ma:displayName="Loc Overall Publish Status" ma:default="" ma:list="{7DD1DCEC-E449-43D3-891F-7DC62F62AD21}" ma:internalName="LocOverallPublishStatusLookup" ma:readOnly="true" ma:showField="OverallPublishStatus" ma:web="4873beb7-5857-4685-be1f-d57550cc96cc">
      <xsd:simpleType>
        <xsd:restriction base="dms:Lookup"/>
      </xsd:simpleType>
    </xsd:element>
    <xsd:element name="IntlLocPriority" ma:index="80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1" nillable="true" ma:displayName="Loc Processed For Handoffs" ma:default="" ma:list="{7DD1DCEC-E449-43D3-891F-7DC62F62AD21}" ma:internalName="LocProcessedForHandoffsLookup" ma:readOnly="true" ma:showField="ProcessedForHandoffs" ma:web="4873beb7-5857-4685-be1f-d57550cc96cc">
      <xsd:simpleType>
        <xsd:restriction base="dms:Lookup"/>
      </xsd:simpleType>
    </xsd:element>
    <xsd:element name="LocProcessedForMarketsLookup" ma:index="82" nillable="true" ma:displayName="Loc Processed For Markets" ma:default="" ma:list="{7DD1DCEC-E449-43D3-891F-7DC62F62AD21}" ma:internalName="LocProcessedForMarketsLookup" ma:readOnly="true" ma:showField="ProcessedForMarkets" ma:web="4873beb7-5857-4685-be1f-d57550cc96cc">
      <xsd:simpleType>
        <xsd:restriction base="dms:Lookup"/>
      </xsd:simpleType>
    </xsd:element>
    <xsd:element name="LocPublishedDependentAssetsLookup" ma:index="83" nillable="true" ma:displayName="Loc Published Dependent Assets" ma:default="" ma:list="{7DD1DCEC-E449-43D3-891F-7DC62F62AD21}" ma:internalName="LocPublishedDependentAssetsLookup" ma:readOnly="true" ma:showField="PublishedDependentAssets" ma:web="4873beb7-5857-4685-be1f-d57550cc96cc">
      <xsd:simpleType>
        <xsd:restriction base="dms:Lookup"/>
      </xsd:simpleType>
    </xsd:element>
    <xsd:element name="LocPublishedLinkedAssetsLookup" ma:index="84" nillable="true" ma:displayName="Loc Published Linked Assets" ma:default="" ma:list="{7DD1DCEC-E449-43D3-891F-7DC62F62AD21}" ma:internalName="LocPublishedLinkedAssetsLookup" ma:readOnly="true" ma:showField="PublishedLinkedAssets" ma:web="4873beb7-5857-4685-be1f-d57550cc96cc">
      <xsd:simpleType>
        <xsd:restriction base="dms:Lookup"/>
      </xsd:simpleType>
    </xsd:element>
    <xsd:element name="LocRecommendedHandoff" ma:index="85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7" nillable="true" ma:taxonomy="true" ma:internalName="LocalizationTagsTaxHTField0" ma:taxonomyFieldName="LocalizationTags" ma:displayName="Localization Tags" ma:readOnly="false" ma:default="" ma:fieldId="{00f02cb3-2c7c-424a-9c61-10e9b6878429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8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9" nillable="true" ma:displayName="Manager" ma:hidden="true" ma:internalName="Manager" ma:readOnly="false">
      <xsd:simpleType>
        <xsd:restriction base="dms:Text"/>
      </xsd:simpleType>
    </xsd:element>
    <xsd:element name="Markets" ma:index="90" nillable="true" ma:displayName="Markets" ma:default="" ma:description="Leave blank to show in all markets" ma:list="{2FBD1B11-2ACE-4FDC-B5A3-635D4ADF6F1B}" ma:internalName="Markets" ma:readOnly="false" ma:showField="MarketNa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1" nillable="true" ma:displayName="Milestone" ma:default="" ma:internalName="Milestone" ma:readOnly="false">
      <xsd:simpleType>
        <xsd:restriction base="dms:Unknown"/>
      </xsd:simpleType>
    </xsd:element>
    <xsd:element name="TPNamespace" ma:index="94" nillable="true" ma:displayName="Namespace" ma:default="" ma:internalName="TPNamespace">
      <xsd:simpleType>
        <xsd:restriction base="dms:Text"/>
      </xsd:simpleType>
    </xsd:element>
    <xsd:element name="NumericId" ma:index="95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6" nillable="true" ma:displayName="NumOfRatings" ma:default="" ma:list="{9E343742-310B-4684-A24C-1D137CB4B230}" ma:internalName="NumOfRatingsLookup" ma:readOnly="true" ma:showField="NumOfRating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7" nillable="true" ma:displayName="OOCacheId" ma:internalName="OOCacheId" ma:readOnly="false">
      <xsd:simpleType>
        <xsd:restriction base="dms:Text"/>
      </xsd:simpleType>
    </xsd:element>
    <xsd:element name="OpenTemplate" ma:index="98" nillable="true" ma:displayName="Open Template" ma:default="true" ma:internalName="OpenTemplate">
      <xsd:simpleType>
        <xsd:restriction base="dms:Boolean"/>
      </xsd:simpleType>
    </xsd:element>
    <xsd:element name="OriginAsset" ma:index="99" nillable="true" ma:displayName="Origin Asset" ma:default="" ma:internalName="OriginAsset" ma:readOnly="false">
      <xsd:simpleType>
        <xsd:restriction base="dms:Text"/>
      </xsd:simpleType>
    </xsd:element>
    <xsd:element name="OriginalRelease" ma:index="100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1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2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3" nillable="true" ma:displayName="Parent Asset Id" ma:default="" ma:internalName="ParentAssetId" ma:readOnly="false">
      <xsd:simpleType>
        <xsd:restriction base="dms:Text"/>
      </xsd:simpleType>
    </xsd:element>
    <xsd:element name="PlannedPubDate" ma:index="104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5" nillable="true" ma:displayName="Policheck Words" ma:default="" ma:internalName="PolicheckWords" ma:readOnly="false">
      <xsd:simpleType>
        <xsd:restriction base="dms:Text"/>
      </xsd:simpleType>
    </xsd:element>
    <xsd:element name="BusinessGroup" ma:index="106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7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8" nillable="true" ma:displayName="Provider" ma:default="" ma:internalName="Provider" ma:readOnly="false">
      <xsd:simpleType>
        <xsd:restriction base="dms:Unknown"/>
      </xsd:simpleType>
    </xsd:element>
    <xsd:element name="Providers" ma:index="109" nillable="true" ma:displayName="Providers" ma:default="" ma:internalName="Providers">
      <xsd:simpleType>
        <xsd:restriction base="dms:Unknown"/>
      </xsd:simpleType>
    </xsd:element>
    <xsd:element name="PublishStatusLookup" ma:index="110" nillable="true" ma:displayName="Publish Status" ma:default="" ma:list="{9E343742-310B-4684-A24C-1D137CB4B230}" ma:internalName="PublishStatusLookup" ma:readOnly="false" ma:showField="PublishStatu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1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2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3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5" nillable="true" ma:taxonomy="true" ma:internalName="ScenarioTagsTaxHTField0" ma:taxonomyFieldName="ScenarioTags" ma:displayName="Scenarios" ma:readOnly="false" ma:default="" ma:fieldId="{93aef74d-6c78-4815-8310-51477dceeccc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7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8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9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20" nillable="true" ma:displayName="Submitter ID" ma:default="" ma:internalName="SubmitterId" ma:readOnly="false">
      <xsd:simpleType>
        <xsd:restriction base="dms:Text"/>
      </xsd:simpleType>
    </xsd:element>
    <xsd:element name="TaxCatchAll" ma:index="121" nillable="true" ma:displayName="Taxonomy Catch All Column" ma:hidden="true" ma:list="{530f955b-6704-4601-bd83-f81d87f1e440}" ma:internalName="TaxCatchAll" ma:showField="CatchAllData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2" nillable="true" ma:displayName="Taxonomy Catch All Column1" ma:hidden="true" ma:list="{530f955b-6704-4601-bd83-f81d87f1e440}" ma:internalName="TaxCatchAllLabel" ma:readOnly="true" ma:showField="CatchAllDataLabel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3" nillable="true" ma:displayName="Template Status" ma:default="" ma:internalName="TemplateStatus">
      <xsd:simpleType>
        <xsd:restriction base="dms:Unknown"/>
      </xsd:simpleType>
    </xsd:element>
    <xsd:element name="TemplateTemplateType" ma:index="124" nillable="true" ma:displayName="Template Type" ma:default="" ma:internalName="TemplateTemplateType">
      <xsd:simpleType>
        <xsd:restriction base="dms:Unknown"/>
      </xsd:simpleType>
    </xsd:element>
    <xsd:element name="ThumbnailAssetId" ma:index="125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6" nillable="true" ma:displayName="Times Cloned" ma:default="" ma:internalName="TimesCloned" ma:readOnly="false">
      <xsd:simpleType>
        <xsd:restriction base="dms:Number"/>
      </xsd:simpleType>
    </xsd:element>
    <xsd:element name="TrustLevel" ma:index="128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9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30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1" nillable="true" ma:displayName="UA Notes" ma:default="" ma:internalName="UANotes" ma:readOnly="false">
      <xsd:simpleType>
        <xsd:restriction base="dms:Note"/>
      </xsd:simpleType>
    </xsd:element>
    <xsd:element name="TPAppVersion" ma:index="132" nillable="true" ma:displayName="Version" ma:default="" ma:internalName="TPAppVersion">
      <xsd:simpleType>
        <xsd:restriction base="dms:Text"/>
      </xsd:simpleType>
    </xsd:element>
    <xsd:element name="VoteCount" ma:index="133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2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Description xmlns="4873beb7-5857-4685-be1f-d57550cc96cc" xsi:nil="true"/>
    <AssetExpire xmlns="4873beb7-5857-4685-be1f-d57550cc96cc">2035-01-01T08:00:00+00:00</AssetExpire>
    <CampaignTagsTaxHTField0 xmlns="4873beb7-5857-4685-be1f-d57550cc96cc">
      <Terms xmlns="http://schemas.microsoft.com/office/infopath/2007/PartnerControls"/>
    </CampaignTagsTaxHTField0>
    <IntlLangReviewDate xmlns="4873beb7-5857-4685-be1f-d57550cc96cc" xsi:nil="true"/>
    <TPFriendlyName xmlns="4873beb7-5857-4685-be1f-d57550cc96cc" xsi:nil="true"/>
    <IntlLangReview xmlns="4873beb7-5857-4685-be1f-d57550cc96cc">false</IntlLangReview>
    <LocLastLocAttemptVersionLookup xmlns="4873beb7-5857-4685-be1f-d57550cc96cc">736614</LocLastLocAttemptVersionLookup>
    <PolicheckWords xmlns="4873beb7-5857-4685-be1f-d57550cc96cc" xsi:nil="true"/>
    <SubmitterId xmlns="4873beb7-5857-4685-be1f-d57550cc96cc" xsi:nil="true"/>
    <AcquiredFrom xmlns="4873beb7-5857-4685-be1f-d57550cc96cc">Internal MS</AcquiredFrom>
    <EditorialStatus xmlns="4873beb7-5857-4685-be1f-d57550cc96cc" xsi:nil="true"/>
    <Markets xmlns="4873beb7-5857-4685-be1f-d57550cc96cc"/>
    <OriginAsset xmlns="4873beb7-5857-4685-be1f-d57550cc96cc" xsi:nil="true"/>
    <AssetStart xmlns="4873beb7-5857-4685-be1f-d57550cc96cc">2011-12-28T23:08:00+00:00</AssetStart>
    <FriendlyTitle xmlns="4873beb7-5857-4685-be1f-d57550cc96cc" xsi:nil="true"/>
    <MarketSpecific xmlns="4873beb7-5857-4685-be1f-d57550cc96cc">false</MarketSpecific>
    <TPNamespace xmlns="4873beb7-5857-4685-be1f-d57550cc96cc" xsi:nil="true"/>
    <PublishStatusLookup xmlns="4873beb7-5857-4685-be1f-d57550cc96cc">
      <Value>1405359</Value>
      <Value>1405360</Value>
    </PublishStatusLookup>
    <APAuthor xmlns="4873beb7-5857-4685-be1f-d57550cc96cc">
      <UserInfo>
        <DisplayName>REDMOND\v-gakel</DisplayName>
        <AccountId>2721</AccountId>
        <AccountType/>
      </UserInfo>
    </APAuthor>
    <TPCommandLine xmlns="4873beb7-5857-4685-be1f-d57550cc96cc" xsi:nil="true"/>
    <IntlLangReviewer xmlns="4873beb7-5857-4685-be1f-d57550cc96cc" xsi:nil="true"/>
    <OpenTemplate xmlns="4873beb7-5857-4685-be1f-d57550cc96cc">true</OpenTemplate>
    <CSXSubmissionDate xmlns="4873beb7-5857-4685-be1f-d57550cc96cc" xsi:nil="true"/>
    <TaxCatchAll xmlns="4873beb7-5857-4685-be1f-d57550cc96cc"/>
    <Manager xmlns="4873beb7-5857-4685-be1f-d57550cc96cc" xsi:nil="true"/>
    <NumericId xmlns="4873beb7-5857-4685-be1f-d57550cc96cc" xsi:nil="true"/>
    <ParentAssetId xmlns="4873beb7-5857-4685-be1f-d57550cc96cc" xsi:nil="true"/>
    <OriginalSourceMarket xmlns="4873beb7-5857-4685-be1f-d57550cc96cc" xsi:nil="true"/>
    <ApprovalStatus xmlns="4873beb7-5857-4685-be1f-d57550cc96cc">InProgress</ApprovalStatus>
    <TPComponent xmlns="4873beb7-5857-4685-be1f-d57550cc96cc" xsi:nil="true"/>
    <EditorialTags xmlns="4873beb7-5857-4685-be1f-d57550cc96cc" xsi:nil="true"/>
    <TPExecutable xmlns="4873beb7-5857-4685-be1f-d57550cc96cc" xsi:nil="true"/>
    <TPLaunchHelpLink xmlns="4873beb7-5857-4685-be1f-d57550cc96cc" xsi:nil="true"/>
    <LocComments xmlns="4873beb7-5857-4685-be1f-d57550cc96cc" xsi:nil="true"/>
    <LocRecommendedHandoff xmlns="4873beb7-5857-4685-be1f-d57550cc96cc" xsi:nil="true"/>
    <SourceTitle xmlns="4873beb7-5857-4685-be1f-d57550cc96cc">Club membership card</SourceTitle>
    <CSXUpdate xmlns="4873beb7-5857-4685-be1f-d57550cc96cc">false</CSXUpdate>
    <IntlLocPriority xmlns="4873beb7-5857-4685-be1f-d57550cc96cc" xsi:nil="true"/>
    <UAProjectedTotalWords xmlns="4873beb7-5857-4685-be1f-d57550cc96cc" xsi:nil="true"/>
    <AssetType xmlns="4873beb7-5857-4685-be1f-d57550cc96cc">TP</AssetType>
    <MachineTranslated xmlns="4873beb7-5857-4685-be1f-d57550cc96cc">false</MachineTranslated>
    <OutputCachingOn xmlns="4873beb7-5857-4685-be1f-d57550cc96cc">false</OutputCachingOn>
    <TemplateStatus xmlns="4873beb7-5857-4685-be1f-d57550cc96cc">Complete</TemplateStatus>
    <IsSearchable xmlns="4873beb7-5857-4685-be1f-d57550cc96cc">true</IsSearchable>
    <ContentItem xmlns="4873beb7-5857-4685-be1f-d57550cc96cc" xsi:nil="true"/>
    <HandoffToMSDN xmlns="4873beb7-5857-4685-be1f-d57550cc96cc" xsi:nil="true"/>
    <ShowIn xmlns="4873beb7-5857-4685-be1f-d57550cc96cc">Show everywhere</ShowIn>
    <ThumbnailAssetId xmlns="4873beb7-5857-4685-be1f-d57550cc96cc" xsi:nil="true"/>
    <UALocComments xmlns="4873beb7-5857-4685-be1f-d57550cc96cc">2007 Template UpLeveling Do Not HandOff</UALocComments>
    <UALocRecommendation xmlns="4873beb7-5857-4685-be1f-d57550cc96cc">Localize</UALocRecommendation>
    <LastModifiedDateTime xmlns="4873beb7-5857-4685-be1f-d57550cc96cc" xsi:nil="true"/>
    <LegacyData xmlns="4873beb7-5857-4685-be1f-d57550cc96cc" xsi:nil="true"/>
    <LocManualTestRequired xmlns="4873beb7-5857-4685-be1f-d57550cc96cc">false</LocManualTestRequired>
    <ClipArtFilename xmlns="4873beb7-5857-4685-be1f-d57550cc96cc" xsi:nil="true"/>
    <TPApplication xmlns="4873beb7-5857-4685-be1f-d57550cc96cc" xsi:nil="true"/>
    <CSXHash xmlns="4873beb7-5857-4685-be1f-d57550cc96cc" xsi:nil="true"/>
    <DirectSourceMarket xmlns="4873beb7-5857-4685-be1f-d57550cc96cc" xsi:nil="true"/>
    <PrimaryImageGen xmlns="4873beb7-5857-4685-be1f-d57550cc96cc">true</PrimaryImageGen>
    <PlannedPubDate xmlns="4873beb7-5857-4685-be1f-d57550cc96cc" xsi:nil="true"/>
    <CSXSubmissionMarket xmlns="4873beb7-5857-4685-be1f-d57550cc96cc" xsi:nil="true"/>
    <Downloads xmlns="4873beb7-5857-4685-be1f-d57550cc96cc">0</Downloads>
    <ArtSampleDocs xmlns="4873beb7-5857-4685-be1f-d57550cc96cc" xsi:nil="true"/>
    <TrustLevel xmlns="4873beb7-5857-4685-be1f-d57550cc96cc">1 Microsoft Managed Content</TrustLevel>
    <BlockPublish xmlns="4873beb7-5857-4685-be1f-d57550cc96cc">false</BlockPublish>
    <TPLaunchHelpLinkType xmlns="4873beb7-5857-4685-be1f-d57550cc96cc">Template</TPLaunchHelpLinkType>
    <LocalizationTagsTaxHTField0 xmlns="4873beb7-5857-4685-be1f-d57550cc96cc">
      <Terms xmlns="http://schemas.microsoft.com/office/infopath/2007/PartnerControls"/>
    </LocalizationTagsTaxHTField0>
    <BusinessGroup xmlns="4873beb7-5857-4685-be1f-d57550cc96cc" xsi:nil="true"/>
    <Providers xmlns="4873beb7-5857-4685-be1f-d57550cc96cc" xsi:nil="true"/>
    <TemplateTemplateType xmlns="4873beb7-5857-4685-be1f-d57550cc96cc">Word 2007 Default</TemplateTemplateType>
    <TimesCloned xmlns="4873beb7-5857-4685-be1f-d57550cc96cc" xsi:nil="true"/>
    <TPAppVersion xmlns="4873beb7-5857-4685-be1f-d57550cc96cc" xsi:nil="true"/>
    <VoteCount xmlns="4873beb7-5857-4685-be1f-d57550cc96cc" xsi:nil="true"/>
    <AverageRating xmlns="4873beb7-5857-4685-be1f-d57550cc96cc" xsi:nil="true"/>
    <FeatureTagsTaxHTField0 xmlns="4873beb7-5857-4685-be1f-d57550cc96cc">
      <Terms xmlns="http://schemas.microsoft.com/office/infopath/2007/PartnerControls"/>
    </FeatureTagsTaxHTField0>
    <Provider xmlns="4873beb7-5857-4685-be1f-d57550cc96cc" xsi:nil="true"/>
    <UACurrentWords xmlns="4873beb7-5857-4685-be1f-d57550cc96cc" xsi:nil="true"/>
    <AssetId xmlns="4873beb7-5857-4685-be1f-d57550cc96cc">TP102808109</AssetId>
    <TPClientViewer xmlns="4873beb7-5857-4685-be1f-d57550cc96cc" xsi:nil="true"/>
    <DSATActionTaken xmlns="4873beb7-5857-4685-be1f-d57550cc96cc" xsi:nil="true"/>
    <APEditor xmlns="4873beb7-5857-4685-be1f-d57550cc96cc">
      <UserInfo>
        <DisplayName/>
        <AccountId xsi:nil="true"/>
        <AccountType/>
      </UserInfo>
    </APEditor>
    <TPInstallLocation xmlns="4873beb7-5857-4685-be1f-d57550cc96cc" xsi:nil="true"/>
    <OOCacheId xmlns="4873beb7-5857-4685-be1f-d57550cc96cc" xsi:nil="true"/>
    <IsDeleted xmlns="4873beb7-5857-4685-be1f-d57550cc96cc">false</IsDeleted>
    <PublishTargets xmlns="4873beb7-5857-4685-be1f-d57550cc96cc">OfficeOnline,OfficeOnlineVNext</PublishTargets>
    <ApprovalLog xmlns="4873beb7-5857-4685-be1f-d57550cc96cc" xsi:nil="true"/>
    <BugNumber xmlns="4873beb7-5857-4685-be1f-d57550cc96cc" xsi:nil="true"/>
    <CrawlForDependencies xmlns="4873beb7-5857-4685-be1f-d57550cc96cc">false</CrawlForDependencies>
    <InternalTagsTaxHTField0 xmlns="4873beb7-5857-4685-be1f-d57550cc96cc">
      <Terms xmlns="http://schemas.microsoft.com/office/infopath/2007/PartnerControls"/>
    </InternalTagsTaxHTField0>
    <LastHandOff xmlns="4873beb7-5857-4685-be1f-d57550cc96cc" xsi:nil="true"/>
    <Milestone xmlns="4873beb7-5857-4685-be1f-d57550cc96cc" xsi:nil="true"/>
    <OriginalRelease xmlns="4873beb7-5857-4685-be1f-d57550cc96cc">14</OriginalRelease>
    <RecommendationsModifier xmlns="4873beb7-5857-4685-be1f-d57550cc96cc" xsi:nil="true"/>
    <ScenarioTagsTaxHTField0 xmlns="4873beb7-5857-4685-be1f-d57550cc96cc">
      <Terms xmlns="http://schemas.microsoft.com/office/infopath/2007/PartnerControls"/>
    </ScenarioTagsTaxHTField0>
    <UANotes xmlns="4873beb7-5857-4685-be1f-d57550cc96cc" xsi:nil="true"/>
    <LocMarketGroupTiers2 xmlns="4873beb7-5857-4685-be1f-d57550cc96cc">,t:Tier 1,t:Tier 2,t:Tier 3,</LocMarketGroupTiers2>
  </documentManagement>
</p:properties>
</file>

<file path=customXml/itemProps1.xml><?xml version="1.0" encoding="utf-8"?>
<ds:datastoreItem xmlns:ds="http://schemas.openxmlformats.org/officeDocument/2006/customXml" ds:itemID="{9970FE23-D094-4952-928D-33263141FD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EDBA54-8703-4C4B-BFBC-AF8766219B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73beb7-5857-4685-be1f-d57550cc96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31443E-3BD7-4306-A404-1C526648B849}">
  <ds:schemaRefs>
    <ds:schemaRef ds:uri="http://schemas.microsoft.com/office/2006/metadata/properties"/>
    <ds:schemaRef ds:uri="http://schemas.microsoft.com/office/infopath/2007/PartnerControls"/>
    <ds:schemaRef ds:uri="4873beb7-5857-4685-be1f-d57550cc96c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tf02808110</Template>
  <TotalTime>0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Club membership card</vt:lpstr>
    </vt:vector>
  </TitlesOfParts>
  <Company>Microsoft Corporation</Company>
  <LinksUpToDate>false</LinksUpToDate>
  <CharactersWithSpaces>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Club membership card</dc:title>
  <dc:creator>ikra iqbal</dc:creator>
  <cp:lastModifiedBy>sumya toheed</cp:lastModifiedBy>
  <cp:revision>2</cp:revision>
  <cp:lastPrinted>2003-09-23T21:21:00Z</cp:lastPrinted>
  <dcterms:created xsi:type="dcterms:W3CDTF">2019-11-16T13:45:00Z</dcterms:created>
  <dcterms:modified xsi:type="dcterms:W3CDTF">2019-11-16T13:45:00Z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TC061060591033</vt:lpwstr>
  </property>
  <property fmtid="{D5CDD505-2E9C-101B-9397-08002B2CF9AE}" pid="3" name="ContentTypeId">
    <vt:lpwstr>0x0101006EDDDB5EE6D98C44930B742096920B300400F5B6D36B3EF94B4E9A635CDF2A18F5B8</vt:lpwstr>
  </property>
  <property fmtid="{D5CDD505-2E9C-101B-9397-08002B2CF9AE}" pid="4" name="InternalTags">
    <vt:lpwstr/>
  </property>
  <property fmtid="{D5CDD505-2E9C-101B-9397-08002B2CF9AE}" pid="5" name="FeatureTags">
    <vt:lpwstr/>
  </property>
  <property fmtid="{D5CDD505-2E9C-101B-9397-08002B2CF9AE}" pid="6" name="LocalizationTags">
    <vt:lpwstr/>
  </property>
  <property fmtid="{D5CDD505-2E9C-101B-9397-08002B2CF9AE}" pid="7" name="ScenarioTags">
    <vt:lpwstr/>
  </property>
  <property fmtid="{D5CDD505-2E9C-101B-9397-08002B2CF9AE}" pid="8" name="CampaignTags">
    <vt:lpwstr/>
  </property>
  <property fmtid="{D5CDD505-2E9C-101B-9397-08002B2CF9AE}" pid="9" name="LocMarketGroupTiers">
    <vt:lpwstr>,t:Tier 1,t:Tier 2,t:Tier 3,</vt:lpwstr>
  </property>
</Properties>
</file>